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eastAsia" w:eastAsia="宋体"/>
          <w:b/>
          <w:sz w:val="20"/>
          <w:szCs w:val="20"/>
          <w:lang w:val="en-US" w:eastAsia="zh-CN"/>
        </w:rPr>
      </w:pPr>
      <w:bookmarkStart w:id="0" w:name="DocumentFor"/>
      <w:bookmarkEnd w:id="0"/>
      <w:bookmarkStart w:id="1" w:name="Title"/>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30</w:t>
      </w:r>
      <w:r>
        <w:rPr>
          <w:b/>
          <w:sz w:val="20"/>
          <w:szCs w:val="20"/>
        </w:rPr>
        <w:tab/>
      </w:r>
      <w:r>
        <w:rPr>
          <w:rFonts w:hint="eastAsia"/>
          <w:b/>
          <w:sz w:val="20"/>
          <w:szCs w:val="20"/>
        </w:rPr>
        <w:t>R2-2504393</w:t>
      </w:r>
      <w:bookmarkStart w:id="26" w:name="_GoBack"/>
      <w:bookmarkEnd w:id="26"/>
    </w:p>
    <w:p>
      <w:pPr>
        <w:pStyle w:val="56"/>
        <w:jc w:val="left"/>
        <w:rPr>
          <w:rFonts w:hint="eastAsia" w:cs="Arial"/>
          <w:sz w:val="20"/>
          <w:szCs w:val="20"/>
        </w:rPr>
      </w:pPr>
      <w:r>
        <w:rPr>
          <w:rFonts w:hint="eastAsia" w:cs="Arial"/>
          <w:sz w:val="20"/>
        </w:rPr>
        <w:t>St.Julians, Malta, May</w:t>
      </w:r>
      <w:r>
        <w:rPr>
          <w:rFonts w:hint="eastAsia" w:eastAsia="宋体" w:cs="Arial"/>
          <w:sz w:val="20"/>
          <w:lang w:val="en-US" w:eastAsia="zh-CN"/>
        </w:rPr>
        <w:t xml:space="preserve"> </w:t>
      </w:r>
      <w:r>
        <w:rPr>
          <w:rFonts w:hint="eastAsia" w:cs="Arial"/>
          <w:sz w:val="20"/>
        </w:rPr>
        <w:t>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szCs w:val="20"/>
        </w:rPr>
        <w:t>,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Further discussion</w:t>
      </w:r>
      <w:r>
        <w:rPr>
          <w:rFonts w:hint="eastAsia" w:cs="Arial" w:eastAsiaTheme="minorEastAsia"/>
          <w:sz w:val="20"/>
          <w:szCs w:val="20"/>
          <w:lang w:val="en-US" w:eastAsia="zh-CN"/>
        </w:rPr>
        <w:t xml:space="preserve"> on uplink capacity enhancement for IoT-NTN</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rPr>
          <w:rFonts w:eastAsia="宋体"/>
          <w:lang w:eastAsia="zh-CN"/>
        </w:rPr>
      </w:pPr>
      <w:r>
        <w:rPr>
          <w:rFonts w:hint="eastAsia" w:eastAsia="宋体"/>
          <w:bCs/>
          <w:lang w:val="en-US" w:eastAsia="zh-CN"/>
        </w:rPr>
        <w:t>In last meeting, there were some discussions on uplink capacity enhancements for IoT-NTN and achieved some agreements as follows [1]:</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Agreements;</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1.</w:t>
      </w:r>
      <w:r>
        <w:rPr>
          <w:lang w:eastAsia="zh-CN"/>
        </w:rPr>
        <w:tab/>
      </w:r>
      <w:r>
        <w:rPr>
          <w:lang w:eastAsia="zh-CN"/>
        </w:rPr>
        <w:t>Both SA and DSA are mandatorily supported by UEs supporting CB-msg3-EDT</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2.</w:t>
      </w:r>
      <w:r>
        <w:rPr>
          <w:lang w:eastAsia="zh-CN"/>
        </w:rPr>
        <w:tab/>
      </w:r>
      <w:r>
        <w:rPr>
          <w:lang w:eastAsia="zh-CN"/>
        </w:rPr>
        <w:t>We will specify one single procedure to support both DSA and SA, i.e. SA is a special setting (k=1) of the overall procedure</w:t>
      </w:r>
    </w:p>
    <w:p>
      <w:pPr>
        <w:pStyle w:val="54"/>
        <w:pBdr>
          <w:top w:val="single" w:color="auto" w:sz="4" w:space="1"/>
          <w:left w:val="single" w:color="auto" w:sz="4" w:space="4"/>
          <w:bottom w:val="single" w:color="auto" w:sz="4" w:space="1"/>
          <w:right w:val="single" w:color="auto" w:sz="4" w:space="4"/>
        </w:pBd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4.</w:t>
      </w:r>
      <w:r>
        <w:rPr>
          <w:lang w:eastAsia="zh-CN"/>
        </w:rPr>
        <w:tab/>
      </w:r>
      <w:r>
        <w:rPr>
          <w:lang w:eastAsia="zh-CN"/>
        </w:rPr>
        <w:t>We don’t introduce support for eMTC CE mode B case (it will not be possible to signal resources to be used for this case)</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5.</w:t>
      </w:r>
      <w:r>
        <w:rPr>
          <w:lang w:eastAsia="zh-CN"/>
        </w:rPr>
        <w:tab/>
      </w:r>
      <w:r>
        <w:rPr>
          <w:lang w:eastAsia="zh-CN"/>
        </w:rPr>
        <w:t>We specify support for NB-IoT with 15kHz with no specific enhancements, leaving to NW implementation whether to implement this or not, accepting potential performance degradation.</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6.</w:t>
      </w:r>
      <w:r>
        <w:rPr>
          <w:lang w:eastAsia="zh-CN"/>
        </w:rPr>
        <w:tab/>
      </w:r>
      <w:r>
        <w:rPr>
          <w:lang w:eastAsia="zh-CN"/>
        </w:rPr>
        <w:t>If we will decide to support OCC for CB-msg3-EDT, separate resources will be used for non-OCC and OCC based transmission.</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7.</w:t>
      </w:r>
      <w:r>
        <w:rPr>
          <w:lang w:eastAsia="zh-CN"/>
        </w:rPr>
        <w:tab/>
      </w:r>
      <w:r>
        <w:rPr>
          <w:lang w:eastAsia="zh-CN"/>
        </w:rPr>
        <w:t>The start of CB-msg3 EDT transmission window is aligned with the start of time domain (N)PUSCH resource.</w:t>
      </w:r>
    </w:p>
    <w:p>
      <w:pPr>
        <w:pStyle w:val="54"/>
        <w:pBdr>
          <w:top w:val="single" w:color="auto" w:sz="4" w:space="1"/>
          <w:left w:val="single" w:color="auto" w:sz="4" w:space="4"/>
          <w:bottom w:val="single" w:color="auto" w:sz="4" w:space="1"/>
          <w:right w:val="single" w:color="auto" w:sz="4" w:space="4"/>
        </w:pBdr>
        <w:rPr>
          <w:highlight w:val="yellow"/>
          <w:lang w:eastAsia="zh-CN"/>
        </w:rPr>
      </w:pPr>
      <w:r>
        <w:rPr>
          <w:lang w:eastAsia="zh-CN"/>
        </w:rPr>
        <w:t>8.</w:t>
      </w:r>
      <w:r>
        <w:rPr>
          <w:lang w:eastAsia="zh-CN"/>
        </w:rPr>
        <w:tab/>
      </w:r>
      <w:r>
        <w:rPr>
          <w:lang w:eastAsia="zh-CN"/>
        </w:rPr>
        <w:t>The CB-msg3 EDT transmission window length and periodicity may be different</w:t>
      </w:r>
      <w:r>
        <w:rPr>
          <w:highlight w:val="yellow"/>
          <w:lang w:eastAsia="zh-CN"/>
        </w:rPr>
        <w:t>. FFS on possible signalling optimization in case the length and periodicity are the same.</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9.</w:t>
      </w:r>
      <w:r>
        <w:rPr>
          <w:lang w:eastAsia="zh-CN"/>
        </w:rPr>
        <w:tab/>
      </w:r>
      <w:r>
        <w:rPr>
          <w:lang w:eastAsia="zh-CN"/>
        </w:rPr>
        <w:t>RAN2 assumes power ramping should be supported for CB-msg3-EDT (for both eMTC and NB-IoT) should be supported and will ask RAN1 for confirmation and in case which parameters should apply</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(CB-Msg3-EDT configuration for eMTC)</w:t>
      </w:r>
    </w:p>
    <w:p>
      <w:pPr>
        <w:pStyle w:val="54"/>
        <w:pBdr>
          <w:top w:val="single" w:color="auto" w:sz="4" w:space="1"/>
          <w:left w:val="single" w:color="auto" w:sz="4" w:space="4"/>
          <w:bottom w:val="single" w:color="auto" w:sz="4" w:space="1"/>
          <w:right w:val="single" w:color="auto" w:sz="4" w:space="4"/>
        </w:pBdr>
        <w:rPr>
          <w:rFonts w:eastAsia="宋体"/>
          <w:lang w:eastAsia="zh-CN"/>
        </w:rPr>
      </w:pPr>
      <w:r>
        <w:rPr>
          <w:lang w:eastAsia="zh-CN"/>
        </w:rPr>
        <w:t>10.</w:t>
      </w:r>
      <w:r>
        <w:rPr>
          <w:lang w:eastAsia="zh-CN"/>
        </w:rPr>
        <w:tab/>
      </w:r>
      <w:r>
        <w:rPr>
          <w:rFonts w:eastAsia="宋体"/>
          <w:lang w:eastAsia="zh-CN"/>
        </w:rPr>
        <w:t>For eMTC, introduce a new IE (e.g. CB-Msg3-ConfigSIB-r19) for shared resources configuration of CB-Msg3 in SIB2.</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11.</w:t>
      </w:r>
      <w:r>
        <w:rPr>
          <w:rFonts w:eastAsia="宋体"/>
          <w:lang w:eastAsia="zh-CN"/>
        </w:rPr>
        <w:tab/>
      </w:r>
      <w:r>
        <w:rPr>
          <w:rFonts w:eastAsia="宋体"/>
          <w:lang w:eastAsia="zh-CN"/>
        </w:rPr>
        <w:t>For eMTC, introduce MPDCCH configuration in shared resources configuration. The fields in IE PUR-MPDCCH-Config-r16 could be reused as baseline. Confirm with RAN1 on the detail parameters (e.g. whether additional narrow band is needed).</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12.</w:t>
      </w:r>
      <w:r>
        <w:rPr>
          <w:rFonts w:eastAsia="宋体"/>
          <w:lang w:eastAsia="zh-CN"/>
        </w:rPr>
        <w:tab/>
      </w:r>
      <w:r>
        <w:rPr>
          <w:rFonts w:eastAsia="宋体"/>
          <w:lang w:eastAsia="zh-CN"/>
        </w:rPr>
        <w:t>We will not support TDD related parameters.</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13.</w:t>
      </w:r>
      <w:r>
        <w:rPr>
          <w:rFonts w:eastAsia="宋体"/>
          <w:lang w:eastAsia="zh-CN"/>
        </w:rPr>
        <w:tab/>
      </w:r>
      <w:r>
        <w:rPr>
          <w:rFonts w:eastAsia="宋体"/>
          <w:lang w:eastAsia="zh-CN"/>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14.</w:t>
      </w:r>
      <w:r>
        <w:rPr>
          <w:rFonts w:eastAsia="宋体"/>
          <w:lang w:eastAsia="zh-CN"/>
        </w:rPr>
        <w:tab/>
      </w:r>
      <w:r>
        <w:rPr>
          <w:rFonts w:eastAsia="宋体"/>
          <w:lang w:eastAsia="zh-CN"/>
        </w:rPr>
        <w:t>For eMTC, check with RAN1 if anything is needed for PDSCH configuration in shared resources configuration</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15.</w:t>
      </w:r>
      <w:r>
        <w:rPr>
          <w:rFonts w:eastAsia="宋体"/>
          <w:lang w:eastAsia="zh-CN"/>
        </w:rPr>
        <w:tab/>
      </w:r>
      <w:r>
        <w:rPr>
          <w:rFonts w:eastAsia="宋体"/>
          <w:lang w:eastAsia="zh-CN"/>
        </w:rPr>
        <w:t>For eMTC, introduce PUCCH configuration in shared resources configuration. The fields in IE PUR-PUCCH-Config-r16 could be reused as baseline. Confirm with RAN1 on the detail parameters.</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(CB-Msg3 configuration for NB-IoT)</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16.</w:t>
      </w:r>
      <w:r>
        <w:rPr>
          <w:rFonts w:eastAsia="宋体"/>
          <w:lang w:eastAsia="zh-CN"/>
        </w:rPr>
        <w:tab/>
      </w:r>
      <w:r>
        <w:rPr>
          <w:rFonts w:eastAsia="宋体"/>
          <w:lang w:eastAsia="zh-CN"/>
        </w:rPr>
        <w:t>For NB-IoT, introduce a new IE (e.g. CB-Msg3-ConfigSIB-NB-r19) for shared resources configuration of CB-Msg3 in SIB2-NB and SIB22-NB for non-anchor carrier.</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17.</w:t>
      </w:r>
      <w:r>
        <w:rPr>
          <w:rFonts w:eastAsia="宋体"/>
          <w:lang w:eastAsia="zh-CN"/>
        </w:rPr>
        <w:tab/>
      </w:r>
      <w:r>
        <w:rPr>
          <w:rFonts w:eastAsia="宋体"/>
          <w:lang w:eastAsia="zh-CN"/>
        </w:rPr>
        <w:t xml:space="preserve">For NB-IoT, introduce below physical layer parameters in shared resources configuration as below: </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Number of resource units for NPUSCH (as in npusch-NumRUsIndex-r16)</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Number of repetitions for NPUSCH (as in npusch-NumRepetitionsIndex-r16)</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Set of subcarriers (similar to npusch-SubCarrierSetIndex but change it to a “set”), FFS whether subcarriers are provided as a contiguous set.</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 xml:space="preserve">MCS configuration for NPUSCH (as in npusch-MCS-r16).  </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PDCCH parameters (as in NPDCCH-ConfigDedicated-NB-r13)</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w:t>
      </w:r>
      <w:r>
        <w:rPr>
          <w:rFonts w:eastAsia="宋体"/>
          <w:lang w:eastAsia="zh-CN"/>
        </w:rPr>
        <w:tab/>
      </w:r>
      <w:r>
        <w:rPr>
          <w:rFonts w:eastAsia="宋体"/>
          <w:lang w:eastAsia="zh-CN"/>
        </w:rPr>
        <w:t>The non-anchor carrier index for monitoring Msg4. If this field is absent, anchor carrier is assumed to be used.</w:t>
      </w:r>
    </w:p>
    <w:p>
      <w:pPr>
        <w:pStyle w:val="54"/>
        <w:pBdr>
          <w:top w:val="single" w:color="auto" w:sz="4" w:space="1"/>
          <w:left w:val="single" w:color="auto" w:sz="4" w:space="4"/>
          <w:bottom w:val="single" w:color="auto" w:sz="4" w:space="1"/>
          <w:right w:val="single" w:color="auto" w:sz="4" w:space="4"/>
        </w:pBdr>
        <w:rPr>
          <w:rFonts w:eastAsia="宋体"/>
          <w:lang w:eastAsia="zh-CN"/>
        </w:rPr>
      </w:pPr>
      <w:r>
        <w:rPr>
          <w:rFonts w:eastAsia="宋体"/>
          <w:lang w:eastAsia="zh-CN"/>
        </w:rPr>
        <w:tab/>
      </w:r>
      <w:r>
        <w:rPr>
          <w:rFonts w:eastAsia="宋体"/>
          <w:lang w:eastAsia="zh-CN"/>
        </w:rPr>
        <w:t>NOTE: confirm with RAN1 is needed</w:t>
      </w:r>
    </w:p>
    <w:p>
      <w:pPr>
        <w:pStyle w:val="54"/>
        <w:pBdr>
          <w:top w:val="single" w:color="auto" w:sz="4" w:space="1"/>
          <w:left w:val="single" w:color="auto" w:sz="4" w:space="4"/>
          <w:bottom w:val="single" w:color="auto" w:sz="4" w:space="1"/>
          <w:right w:val="single" w:color="auto" w:sz="4" w:space="4"/>
        </w:pBdr>
        <w:rPr>
          <w:rFonts w:eastAsia="宋体"/>
          <w:highlight w:val="yellow"/>
          <w:lang w:eastAsia="zh-CN"/>
        </w:rPr>
      </w:pPr>
      <w:r>
        <w:rPr>
          <w:rFonts w:eastAsia="宋体"/>
          <w:highlight w:val="yellow"/>
          <w:lang w:eastAsia="zh-CN"/>
        </w:rPr>
        <w:t>18.</w:t>
      </w:r>
      <w:r>
        <w:rPr>
          <w:rFonts w:eastAsia="宋体"/>
          <w:highlight w:val="yellow"/>
          <w:lang w:eastAsia="zh-CN"/>
        </w:rPr>
        <w:tab/>
      </w:r>
      <w:r>
        <w:rPr>
          <w:rFonts w:eastAsia="宋体"/>
          <w:highlight w:val="yellow"/>
          <w:lang w:eastAsia="zh-CN"/>
        </w:rPr>
        <w:t>For NB-IoT, FFS whether periodicity of CB-Msg3 resource may be larger than H-SFN duration</w:t>
      </w:r>
    </w:p>
    <w:p>
      <w:pPr>
        <w:pStyle w:val="54"/>
        <w:ind w:left="0" w:firstLine="0"/>
      </w:pPr>
    </w:p>
    <w:p>
      <w:pPr>
        <w:pStyle w:val="54"/>
        <w:pBdr>
          <w:top w:val="single" w:color="auto" w:sz="4" w:space="1"/>
          <w:left w:val="single" w:color="auto" w:sz="4" w:space="4"/>
          <w:bottom w:val="single" w:color="auto" w:sz="4" w:space="1"/>
          <w:right w:val="single" w:color="auto" w:sz="4" w:space="4"/>
        </w:pBdr>
      </w:pPr>
      <w:r>
        <w:t>Agreements (part 2):</w:t>
      </w:r>
    </w:p>
    <w:p>
      <w:pPr>
        <w:pStyle w:val="54"/>
        <w:pBdr>
          <w:top w:val="single" w:color="auto" w:sz="4" w:space="1"/>
          <w:left w:val="single" w:color="auto" w:sz="4" w:space="4"/>
          <w:bottom w:val="single" w:color="auto" w:sz="4" w:space="1"/>
          <w:right w:val="single" w:color="auto" w:sz="4" w:space="4"/>
        </w:pBdr>
      </w:pPr>
      <w:r>
        <w:t>1.</w:t>
      </w:r>
      <w:r>
        <w:tab/>
      </w:r>
      <w:r>
        <w:t xml:space="preserve">For CB-msg3-EDT we adopt a Single Msg4 monitoring window and Single RNTI (the RNTI is derived on the transmit resource for the transmission window). </w:t>
      </w:r>
    </w:p>
    <w:p>
      <w:pPr>
        <w:pStyle w:val="54"/>
        <w:pBdr>
          <w:top w:val="single" w:color="auto" w:sz="4" w:space="1"/>
          <w:left w:val="single" w:color="auto" w:sz="4" w:space="4"/>
          <w:bottom w:val="single" w:color="auto" w:sz="4" w:space="1"/>
          <w:right w:val="single" w:color="auto" w:sz="4" w:space="4"/>
        </w:pBdr>
      </w:pPr>
      <w:r>
        <w:t>2.</w:t>
      </w:r>
      <w:r>
        <w:tab/>
      </w:r>
      <w:r>
        <w:t>The lengths of the Msg3 transmission and Msg4 monitoring windows are configured by the network (in case of k=1 it will be possible to configure the parameters in a way to have the same behaviour as for normal Random Access procedure)</w:t>
      </w:r>
    </w:p>
    <w:p>
      <w:pPr>
        <w:pStyle w:val="54"/>
        <w:pBdr>
          <w:top w:val="single" w:color="auto" w:sz="4" w:space="1"/>
          <w:left w:val="single" w:color="auto" w:sz="4" w:space="4"/>
          <w:bottom w:val="single" w:color="auto" w:sz="4" w:space="1"/>
          <w:right w:val="single" w:color="auto" w:sz="4" w:space="4"/>
        </w:pBdr>
      </w:pPr>
      <w:r>
        <w:t>3.</w:t>
      </w:r>
      <w:r>
        <w:tab/>
      </w:r>
      <w:r>
        <w:t>The Msg4 monitoring starts at the end of CB-Msg3-EDT transmission window plus UE-eNB RTT (</w:t>
      </w:r>
      <w:r>
        <w:rPr>
          <w:highlight w:val="yellow"/>
        </w:rPr>
        <w:t>FFS NW/UE processing time is needed or not</w:t>
      </w:r>
      <w:r>
        <w:t>).</w:t>
      </w:r>
    </w:p>
    <w:p>
      <w:pPr>
        <w:pStyle w:val="54"/>
        <w:pBdr>
          <w:top w:val="single" w:color="auto" w:sz="4" w:space="1"/>
          <w:left w:val="single" w:color="auto" w:sz="4" w:space="4"/>
          <w:bottom w:val="single" w:color="auto" w:sz="4" w:space="1"/>
          <w:right w:val="single" w:color="auto" w:sz="4" w:space="4"/>
        </w:pBdr>
        <w:rPr>
          <w:highlight w:val="none"/>
        </w:rPr>
      </w:pPr>
      <w:r>
        <w:t>4.</w:t>
      </w:r>
      <w:r>
        <w:tab/>
      </w:r>
      <w:r>
        <w:rPr>
          <w:highlight w:val="yellow"/>
        </w:rPr>
        <w:t>FFS it will also be possible for the NW to configure that the Msg4 monitoring window starts in the subframe containing the last (N)PUSCH repetition of the first replica plus UE-eNB RTT (FFS NW/UE processing time).</w:t>
      </w:r>
      <w:r>
        <w:t xml:space="preserve"> To possibly resolve the</w:t>
      </w:r>
      <w:r>
        <w:rPr>
          <w:highlight w:val="none"/>
        </w:rPr>
        <w:t xml:space="preserve"> FFS it needs to be clarified what happens if the Msg4 monitoring window is overlapping with replica, i.e. whether the UE prioritize the replica transmission or monitoring</w:t>
      </w:r>
    </w:p>
    <w:p>
      <w:pPr>
        <w:pStyle w:val="111"/>
        <w:rPr>
          <w:rFonts w:eastAsia="宋体"/>
          <w:lang w:eastAsia="zh-CN"/>
        </w:rPr>
      </w:pPr>
    </w:p>
    <w:p>
      <w:pPr>
        <w:pStyle w:val="54"/>
        <w:pBdr>
          <w:top w:val="single" w:color="auto" w:sz="4" w:space="1"/>
          <w:left w:val="single" w:color="auto" w:sz="4" w:space="4"/>
          <w:bottom w:val="single" w:color="auto" w:sz="4" w:space="1"/>
          <w:right w:val="single" w:color="auto" w:sz="4" w:space="4"/>
        </w:pBdr>
      </w:pPr>
      <w:r>
        <w:t>Agreements (part3):</w:t>
      </w:r>
    </w:p>
    <w:p>
      <w:pPr>
        <w:pStyle w:val="54"/>
        <w:pBdr>
          <w:top w:val="single" w:color="auto" w:sz="4" w:space="1"/>
          <w:left w:val="single" w:color="auto" w:sz="4" w:space="4"/>
          <w:bottom w:val="single" w:color="auto" w:sz="4" w:space="1"/>
          <w:right w:val="single" w:color="auto" w:sz="4" w:space="4"/>
        </w:pBdr>
      </w:pPr>
      <w:r>
        <w:t>1.</w:t>
      </w:r>
      <w:r>
        <w:tab/>
      </w:r>
      <w:r>
        <w:t>The CB-msg3-EDT configuration (e.g., number of replicas, number of time resources and number of frequency resources) is CE level specific.</w:t>
      </w:r>
    </w:p>
    <w:p>
      <w:pPr>
        <w:pStyle w:val="54"/>
        <w:pBdr>
          <w:top w:val="single" w:color="auto" w:sz="4" w:space="1"/>
          <w:left w:val="single" w:color="auto" w:sz="4" w:space="4"/>
          <w:bottom w:val="single" w:color="auto" w:sz="4" w:space="1"/>
          <w:right w:val="single" w:color="auto" w:sz="4" w:space="4"/>
        </w:pBdr>
      </w:pPr>
      <w:r>
        <w:t>2.</w:t>
      </w:r>
      <w:r>
        <w:tab/>
      </w:r>
      <w:r>
        <w:t>The Msg4 monitoring window configuration (e.g. length) is CE level specific</w:t>
      </w:r>
    </w:p>
    <w:p>
      <w:pPr>
        <w:pStyle w:val="54"/>
        <w:pBdr>
          <w:top w:val="single" w:color="auto" w:sz="4" w:space="1"/>
          <w:left w:val="single" w:color="auto" w:sz="4" w:space="4"/>
          <w:bottom w:val="single" w:color="auto" w:sz="4" w:space="1"/>
          <w:right w:val="single" w:color="auto" w:sz="4" w:space="4"/>
        </w:pBdr>
        <w:rPr>
          <w:highlight w:val="yellow"/>
        </w:rPr>
      </w:pPr>
      <w:r>
        <w:t>3.</w:t>
      </w:r>
      <w:r>
        <w:tab/>
      </w:r>
      <w:r>
        <w:t>RAN2 confirms the working assumption that one CB-Msg4 can target multiple UEs simultaneously.</w:t>
      </w:r>
      <w:r>
        <w:rPr>
          <w:highlight w:val="yellow"/>
        </w:rPr>
        <w:t xml:space="preserve"> FFS how the multiplexing is organized.</w:t>
      </w:r>
    </w:p>
    <w:p>
      <w:pPr>
        <w:pStyle w:val="54"/>
        <w:pBdr>
          <w:top w:val="single" w:color="auto" w:sz="4" w:space="1"/>
          <w:left w:val="single" w:color="auto" w:sz="4" w:space="4"/>
          <w:bottom w:val="single" w:color="auto" w:sz="4" w:space="1"/>
          <w:right w:val="single" w:color="auto" w:sz="4" w:space="4"/>
        </w:pBdr>
      </w:pPr>
      <w:r>
        <w:t>4.</w:t>
      </w:r>
      <w:r>
        <w:tab/>
      </w:r>
      <w:r>
        <w:t>RAN2 confirms that existing UP-EDT and CP-EDT RRC message procedures shall be applicable for CB-Msg3-EDT</w:t>
      </w:r>
    </w:p>
    <w:p>
      <w:pPr>
        <w:pStyle w:val="54"/>
        <w:pBdr>
          <w:top w:val="single" w:color="auto" w:sz="4" w:space="1"/>
          <w:left w:val="single" w:color="auto" w:sz="4" w:space="4"/>
          <w:bottom w:val="single" w:color="auto" w:sz="4" w:space="1"/>
          <w:right w:val="single" w:color="auto" w:sz="4" w:space="4"/>
        </w:pBdr>
      </w:pPr>
      <w:r>
        <w:tab/>
      </w:r>
      <w:r>
        <w:t>-</w:t>
      </w:r>
      <w:r>
        <w:tab/>
      </w:r>
      <w:r>
        <w:t>For UP solution, after RRCConnectionResumeRequest, network may reply with RRCConnectionResume, RRCConnectionSetup, RRCConnectionRelease and RRCConnectionReject</w:t>
      </w:r>
    </w:p>
    <w:p>
      <w:pPr>
        <w:pStyle w:val="54"/>
        <w:pBdr>
          <w:top w:val="single" w:color="auto" w:sz="4" w:space="1"/>
          <w:left w:val="single" w:color="auto" w:sz="4" w:space="4"/>
          <w:bottom w:val="single" w:color="auto" w:sz="4" w:space="1"/>
          <w:right w:val="single" w:color="auto" w:sz="4" w:space="4"/>
        </w:pBdr>
      </w:pPr>
      <w:r>
        <w:tab/>
      </w:r>
      <w:r>
        <w:t>-</w:t>
      </w:r>
      <w:r>
        <w:tab/>
      </w:r>
      <w:r>
        <w:t xml:space="preserve">For CP solution, after RRCEarlyDataRequest, the network can respond with RRCEarlyDataComplete, RRCConnectionSetup or RRCConnectionReject.  </w:t>
      </w:r>
    </w:p>
    <w:p>
      <w:pPr>
        <w:pStyle w:val="54"/>
        <w:pBdr>
          <w:top w:val="single" w:color="auto" w:sz="4" w:space="1"/>
          <w:left w:val="single" w:color="auto" w:sz="4" w:space="4"/>
          <w:bottom w:val="single" w:color="auto" w:sz="4" w:space="1"/>
          <w:right w:val="single" w:color="auto" w:sz="4" w:space="4"/>
        </w:pBdr>
      </w:pPr>
      <w:r>
        <w:t>5.</w:t>
      </w:r>
      <w:r>
        <w:tab/>
      </w:r>
      <w:r>
        <w:t>RAN2 also intends to support CB-msg3-EDT for MT cases</w:t>
      </w:r>
    </w:p>
    <w:p>
      <w:pPr>
        <w:pStyle w:val="54"/>
        <w:pBdr>
          <w:top w:val="single" w:color="auto" w:sz="4" w:space="1"/>
          <w:left w:val="single" w:color="auto" w:sz="4" w:space="4"/>
          <w:bottom w:val="single" w:color="auto" w:sz="4" w:space="1"/>
          <w:right w:val="single" w:color="auto" w:sz="4" w:space="4"/>
        </w:pBdr>
      </w:pPr>
      <w:r>
        <w:t>6.</w:t>
      </w:r>
      <w:r>
        <w:tab/>
      </w:r>
      <w:r>
        <w:t>The C-RNTI is included in CB-Msg4 if the UE is expected to receive additional RRC messages or data from the network after CB-Msg4 (</w:t>
      </w:r>
      <w:r>
        <w:rPr>
          <w:highlight w:val="yellow"/>
        </w:rPr>
        <w:t>FFS how to include the C-RNTI)</w:t>
      </w:r>
    </w:p>
    <w:p>
      <w:pPr>
        <w:pStyle w:val="54"/>
        <w:pBdr>
          <w:top w:val="single" w:color="auto" w:sz="4" w:space="1"/>
          <w:left w:val="single" w:color="auto" w:sz="4" w:space="4"/>
          <w:bottom w:val="single" w:color="auto" w:sz="4" w:space="1"/>
          <w:right w:val="single" w:color="auto" w:sz="4" w:space="4"/>
        </w:pBdr>
      </w:pPr>
      <w:r>
        <w:t>7.</w:t>
      </w:r>
      <w:r>
        <w:tab/>
      </w:r>
      <w:r>
        <w:t>Introduce a new RNTI (i.e. CB-RNTI) for CB-Msg4 monitoring and CB-Msg3 scrambling. We include this agreement in the LS to RAN1</w:t>
      </w:r>
    </w:p>
    <w:p>
      <w:pPr>
        <w:pStyle w:val="54"/>
        <w:pBdr>
          <w:top w:val="single" w:color="auto" w:sz="4" w:space="1"/>
          <w:left w:val="single" w:color="auto" w:sz="4" w:space="4"/>
          <w:bottom w:val="single" w:color="auto" w:sz="4" w:space="1"/>
          <w:right w:val="single" w:color="auto" w:sz="4" w:space="4"/>
        </w:pBdr>
      </w:pPr>
      <w:r>
        <w:t>8.</w:t>
      </w:r>
      <w:r>
        <w:tab/>
      </w:r>
      <w:r>
        <w:t>The timing alignment information (</w:t>
      </w:r>
      <w:r>
        <w:rPr>
          <w:highlight w:val="yellow"/>
        </w:rPr>
        <w:t>FFS reusing TAC MAC-CE</w:t>
      </w:r>
      <w:r>
        <w:t>) can be included in the CB-Msg4.</w:t>
      </w:r>
    </w:p>
    <w:p>
      <w:pPr>
        <w:pStyle w:val="54"/>
        <w:pBdr>
          <w:top w:val="single" w:color="auto" w:sz="4" w:space="1"/>
          <w:left w:val="single" w:color="auto" w:sz="4" w:space="4"/>
          <w:bottom w:val="single" w:color="auto" w:sz="4" w:space="1"/>
          <w:right w:val="single" w:color="auto" w:sz="4" w:space="4"/>
        </w:pBdr>
      </w:pPr>
      <w:r>
        <w:t>9.</w:t>
      </w:r>
      <w:r>
        <w:tab/>
      </w:r>
      <w:r>
        <w:t>Parameter for maximum re-attempt number per CE level is introduced and UE can re-attempt in the same CE level due to contention resolution failure until the max re-attempt number has been reached.</w:t>
      </w:r>
    </w:p>
    <w:p>
      <w:pPr>
        <w:pStyle w:val="54"/>
        <w:pBdr>
          <w:top w:val="single" w:color="auto" w:sz="4" w:space="1"/>
          <w:left w:val="single" w:color="auto" w:sz="4" w:space="4"/>
          <w:bottom w:val="single" w:color="auto" w:sz="4" w:space="1"/>
          <w:right w:val="single" w:color="auto" w:sz="4" w:space="4"/>
        </w:pBdr>
      </w:pPr>
      <w:r>
        <w:t>10.</w:t>
      </w:r>
      <w:r>
        <w:tab/>
      </w:r>
      <w:r>
        <w:t>Backoff information could be included in CB-Msg4.</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11.</w:t>
      </w:r>
      <w:r>
        <w:rPr>
          <w:lang w:eastAsia="zh-CN"/>
        </w:rPr>
        <w:tab/>
      </w:r>
      <w:r>
        <w:rPr>
          <w:lang w:eastAsia="zh-CN"/>
        </w:rPr>
        <w:t>L1 ACK as the Msg4 for the CB-Msg3-EDT is not supported.</w:t>
      </w:r>
    </w:p>
    <w:p>
      <w:pPr>
        <w:pStyle w:val="54"/>
        <w:pBdr>
          <w:top w:val="single" w:color="auto" w:sz="4" w:space="1"/>
          <w:left w:val="single" w:color="auto" w:sz="4" w:space="4"/>
          <w:bottom w:val="single" w:color="auto" w:sz="4" w:space="1"/>
          <w:right w:val="single" w:color="auto" w:sz="4" w:space="4"/>
        </w:pBdr>
        <w:rPr>
          <w:lang w:eastAsia="zh-CN"/>
        </w:rPr>
      </w:pPr>
      <w:r>
        <w:rPr>
          <w:lang w:eastAsia="zh-CN"/>
        </w:rPr>
        <w:t>12.</w:t>
      </w:r>
      <w:r>
        <w:rPr>
          <w:lang w:eastAsia="zh-CN"/>
        </w:rPr>
        <w:tab/>
      </w:r>
      <w:r>
        <w:rPr>
          <w:lang w:eastAsia="zh-CN"/>
        </w:rPr>
        <w:t xml:space="preserve">HARQ feedback is adopted to acknowledge Msg4. </w:t>
      </w:r>
      <w:r>
        <w:rPr>
          <w:highlight w:val="yellow"/>
          <w:lang w:eastAsia="zh-CN"/>
        </w:rPr>
        <w:t>FFS for the detail (e.g., how the HARQ feedback is used for each response in Msg4 when there is multiplexing in Msg4.)</w:t>
      </w:r>
      <w:r>
        <w:rPr>
          <w:lang w:eastAsia="zh-CN"/>
        </w:rPr>
        <w:t>.</w:t>
      </w:r>
    </w:p>
    <w:p>
      <w:pPr>
        <w:suppressAutoHyphens/>
        <w:adjustRightInd/>
        <w:spacing w:before="120"/>
        <w:rPr>
          <w:rFonts w:eastAsiaTheme="minorEastAsia"/>
        </w:rPr>
      </w:pPr>
      <w:r>
        <w:rPr>
          <w:rFonts w:hint="eastAsia" w:cs="Arial" w:eastAsiaTheme="minorEastAsia"/>
          <w:lang w:val="en-US" w:eastAsia="zh-CN"/>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w:t>
      </w:r>
      <w:r>
        <w:rPr>
          <w:rFonts w:hint="eastAsia" w:eastAsia="宋体" w:cs="Arial"/>
          <w:lang w:val="en-US" w:eastAsia="zh-CN"/>
        </w:rPr>
        <w:t xml:space="preserve"> based on both the above FFS issues and open issues provided by rapporteur for CB-msg3-EDT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eastAsia" w:eastAsiaTheme="minorEastAsia"/>
          <w:b/>
          <w:bCs/>
          <w:sz w:val="24"/>
          <w:szCs w:val="24"/>
          <w:lang w:val="en-US" w:eastAsia="zh-CN"/>
        </w:rPr>
      </w:pPr>
      <w:r>
        <w:rPr>
          <w:rFonts w:hint="eastAsia" w:eastAsiaTheme="minorEastAsia"/>
          <w:b/>
          <w:bCs/>
          <w:sz w:val="24"/>
          <w:szCs w:val="24"/>
          <w:u w:val="none"/>
          <w:lang w:val="en-US" w:eastAsia="zh-CN"/>
        </w:rPr>
        <w:t xml:space="preserve"> CB-Msg3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2.1.1 Maximum TBS</w:t>
      </w:r>
    </w:p>
    <w:p>
      <w:pPr>
        <w:rPr>
          <w:rFonts w:hint="default"/>
          <w:lang w:val="en-US" w:eastAsia="zh-CN"/>
        </w:rPr>
      </w:pPr>
      <w:r>
        <w:rPr>
          <w:rFonts w:hint="eastAsia"/>
          <w:lang w:val="en-US" w:eastAsia="zh-CN"/>
        </w:rPr>
        <w:t>In the existing EDT procedure, the largest TBS value is provided in system information per CE level.</w:t>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13145" cy="2745105"/>
            <wp:effectExtent l="0" t="0" r="1905" b="17145"/>
            <wp:docPr id="3" name="图片 3" descr="1734315186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4315186737"/>
                    <pic:cNvPicPr>
                      <a:picLocks noChangeAspect="1"/>
                    </pic:cNvPicPr>
                  </pic:nvPicPr>
                  <pic:blipFill>
                    <a:blip r:embed="rId11"/>
                    <a:stretch>
                      <a:fillRect/>
                    </a:stretch>
                  </pic:blipFill>
                  <pic:spPr>
                    <a:xfrm>
                      <a:off x="0" y="0"/>
                      <a:ext cx="6113145" cy="2745105"/>
                    </a:xfrm>
                    <a:prstGeom prst="rect">
                      <a:avLst/>
                    </a:prstGeom>
                  </pic:spPr>
                </pic:pic>
              </a:graphicData>
            </a:graphic>
          </wp:inline>
        </w:drawing>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20130" cy="535305"/>
            <wp:effectExtent l="0" t="0" r="13970" b="17145"/>
            <wp:docPr id="4" name="图片 4" descr="173431523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4315238603"/>
                    <pic:cNvPicPr>
                      <a:picLocks noChangeAspect="1"/>
                    </pic:cNvPicPr>
                  </pic:nvPicPr>
                  <pic:blipFill>
                    <a:blip r:embed="rId12"/>
                    <a:stretch>
                      <a:fillRect/>
                    </a:stretch>
                  </pic:blipFill>
                  <pic:spPr>
                    <a:xfrm>
                      <a:off x="0" y="0"/>
                      <a:ext cx="6120130" cy="535305"/>
                    </a:xfrm>
                    <a:prstGeom prst="rect">
                      <a:avLst/>
                    </a:prstGeom>
                  </pic:spPr>
                </pic:pic>
              </a:graphicData>
            </a:graphic>
          </wp:inline>
        </w:drawing>
      </w:r>
    </w:p>
    <w:p>
      <w:pPr>
        <w:rPr>
          <w:rFonts w:hint="default" w:eastAsia="宋体"/>
          <w:b w:val="0"/>
          <w:bCs/>
          <w:i w:val="0"/>
          <w:iCs w:val="0"/>
          <w:lang w:val="en-US" w:eastAsia="zh-CN"/>
        </w:rPr>
      </w:pPr>
      <w:r>
        <w:rPr>
          <w:rFonts w:hint="eastAsia" w:eastAsia="宋体"/>
          <w:b w:val="0"/>
          <w:bCs/>
          <w:i w:val="0"/>
          <w:iCs w:val="0"/>
          <w:lang w:val="en-US" w:eastAsia="zh-CN"/>
        </w:rPr>
        <w:t xml:space="preserve">And the specific selection procedure is in TS 36.321 depicted as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3" w:name="_Toc37256362"/>
            <w:bookmarkStart w:id="4" w:name="_Toc37256208"/>
            <w:bookmarkStart w:id="5" w:name="_Toc52536210"/>
            <w:bookmarkStart w:id="6" w:name="_Toc46500301"/>
            <w:bookmarkStart w:id="7" w:name="_Toc178249168"/>
            <w:bookmarkStart w:id="8" w:name="_Toc29242951"/>
            <w:r>
              <w:t>5.1.2</w:t>
            </w:r>
            <w:r>
              <w:tab/>
            </w:r>
            <w:r>
              <w:t>Random Access Resource selection</w:t>
            </w:r>
            <w:bookmarkEnd w:id="3"/>
            <w:bookmarkEnd w:id="4"/>
            <w:bookmarkEnd w:id="5"/>
            <w:bookmarkEnd w:id="6"/>
            <w:bookmarkEnd w:id="7"/>
            <w:bookmarkEnd w:id="8"/>
          </w:p>
          <w:p>
            <w:r>
              <w:t xml:space="preserve">The Random Access Resource </w:t>
            </w:r>
            <w:r>
              <w:rPr>
                <w:lang w:eastAsia="zh-CN"/>
              </w:rPr>
              <w:t xml:space="preserve">selection </w:t>
            </w:r>
            <w:r>
              <w:t>procedure shall be performed as follows:</w:t>
            </w:r>
          </w:p>
          <w:p>
            <w:pPr>
              <w:pStyle w:val="60"/>
            </w:pPr>
            <w:r>
              <w:t>-</w:t>
            </w:r>
            <w:r>
              <w:tab/>
            </w:r>
            <w:r>
              <w:t>for BL UEs or UEs in enhanced coverage or NB-IoT UEs, if EDT is initiated by the upper layers:</w:t>
            </w:r>
          </w:p>
          <w:p>
            <w:pPr>
              <w:pStyle w:val="61"/>
            </w:pPr>
            <w:r>
              <w:t>-</w:t>
            </w:r>
            <w:r>
              <w:tab/>
            </w:r>
            <w:r>
              <w:t xml:space="preserve">if the message size (UL data available for transmission plus MAC header and, where required, MAC control elements) is larger than the TB size signalled in </w:t>
            </w:r>
            <w:r>
              <w:rPr>
                <w:i/>
              </w:rPr>
              <w:t>edt-TBS</w:t>
            </w:r>
            <w:r>
              <w:t xml:space="preserve"> for the selected enhanced coverage level for EDT; or</w:t>
            </w:r>
          </w:p>
          <w:p>
            <w:pPr>
              <w:pStyle w:val="61"/>
            </w:pPr>
            <w:r>
              <w:t>-</w:t>
            </w:r>
            <w:r>
              <w:tab/>
            </w:r>
            <w:r>
              <w:t>if the PRACH resource associated with EDT for the selected enhanced coverage level is not available:</w:t>
            </w:r>
          </w:p>
          <w:p>
            <w:pPr>
              <w:pStyle w:val="62"/>
            </w:pPr>
            <w:r>
              <w:t>-</w:t>
            </w:r>
            <w:r>
              <w:tab/>
            </w:r>
            <w:r>
              <w:t>indicate to upper layers that EDT is cancelled;</w:t>
            </w:r>
          </w:p>
          <w:p>
            <w:pPr>
              <w:pStyle w:val="60"/>
            </w:pPr>
            <w:r>
              <w:t>-</w:t>
            </w:r>
            <w:r>
              <w:tab/>
            </w:r>
            <w:r>
              <w:t>for BL UEs or UEs in enhanced coverage, select the PRACH resource set corresponding to the selected enhanced coverage level. For EDT, the PRACH resource set shall correspond to the set associated with EDT for the selected enhanced coverage level.</w:t>
            </w:r>
          </w:p>
          <w:p>
            <w:pPr>
              <w:rPr>
                <w:rFonts w:hint="default" w:eastAsia="宋体"/>
                <w:b w:val="0"/>
                <w:bCs/>
                <w:i w:val="0"/>
                <w:iCs w:val="0"/>
                <w:vertAlign w:val="baseline"/>
                <w:lang w:val="en-US" w:eastAsia="zh-CN"/>
              </w:rPr>
            </w:pPr>
            <w:r>
              <w:rPr>
                <w:rFonts w:hint="eastAsia" w:eastAsia="宋体"/>
                <w:b w:val="0"/>
                <w:bCs/>
                <w:i w:val="0"/>
                <w:iCs w:val="0"/>
                <w:highlight w:val="cyan"/>
                <w:vertAlign w:val="baseline"/>
                <w:lang w:val="en-US" w:eastAsia="zh-CN"/>
              </w:rPr>
              <w:t>&lt;&lt;omitted&gt;&gt;</w:t>
            </w:r>
          </w:p>
        </w:tc>
      </w:tr>
    </w:tbl>
    <w:p>
      <w:pPr>
        <w:rPr>
          <w:rFonts w:hint="default" w:eastAsia="宋体"/>
          <w:b w:val="0"/>
          <w:bCs/>
          <w:i w:val="0"/>
          <w:iCs w:val="0"/>
          <w:lang w:val="en-US" w:eastAsia="zh-CN"/>
        </w:rPr>
      </w:pPr>
      <w:r>
        <w:rPr>
          <w:rFonts w:hint="eastAsia" w:eastAsia="宋体"/>
          <w:b w:val="0"/>
          <w:bCs/>
          <w:i w:val="0"/>
          <w:iCs w:val="0"/>
          <w:lang w:val="en-US" w:eastAsia="zh-CN"/>
        </w:rPr>
        <w:t xml:space="preserve">Based on above description, the maximum TBS used for existing EDT triggering is configured per CE level, but there is no restriction that different CE levels must be configured with different maximum TBS values. Therefore, for CB-Msg3 EDT, we could reuse existing configuration solution, that is provide </w:t>
      </w:r>
      <w:r>
        <w:t>maximum TBS</w:t>
      </w:r>
      <w:r>
        <w:rPr>
          <w:rFonts w:hint="eastAsia" w:eastAsia="宋体"/>
          <w:lang w:val="en-US" w:eastAsia="zh-CN"/>
        </w:rPr>
        <w:t xml:space="preserve"> per CE level, and whether configure same maximum TBS value for different CE level is up to network configuration.</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 Reuse existing configuration solution, that is provide maximum TBS per CE level, and whether configure same maximum TBS value for different CE level is up to network configuration.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2.1.2 CB-RNTI calculation</w:t>
      </w:r>
    </w:p>
    <w:p>
      <w:pPr>
        <w:pStyle w:val="60"/>
        <w:spacing w:after="0"/>
        <w:ind w:left="0" w:firstLine="0"/>
        <w:rPr>
          <w:rFonts w:hint="default"/>
          <w:lang w:val="en-US" w:eastAsia="zh-CN"/>
        </w:rPr>
      </w:pPr>
      <w:r>
        <w:rPr>
          <w:rFonts w:hint="eastAsia" w:eastAsiaTheme="minorEastAsia"/>
          <w:b w:val="0"/>
          <w:bCs w:val="0"/>
          <w:sz w:val="20"/>
          <w:szCs w:val="20"/>
          <w:lang w:val="en-US" w:eastAsia="zh-CN"/>
        </w:rPr>
        <w:t xml:space="preserve">A CB-RNTI is agreed to in last meeting for CB-Msg4 monitoring and CB-Msg3 scrambling, and the RNTI is </w:t>
      </w:r>
      <w:r>
        <w:t>derived on the transmit resource for the transmission window</w:t>
      </w:r>
      <w:r>
        <w:rPr>
          <w:rFonts w:hint="eastAsia" w:eastAsia="宋体"/>
          <w:lang w:val="en-US" w:eastAsia="zh-CN"/>
        </w:rPr>
        <w:t xml:space="preserve">. </w:t>
      </w:r>
      <w:bookmarkStart w:id="9" w:name="OLE_LINK7"/>
      <w:r>
        <w:rPr>
          <w:rFonts w:hint="eastAsia" w:eastAsia="宋体"/>
          <w:lang w:val="en-US" w:eastAsia="zh-CN"/>
        </w:rPr>
        <w:t xml:space="preserve">To be simple, we could consider to derive the RNTI based on the </w:t>
      </w:r>
      <w:r>
        <w:rPr>
          <w:lang w:eastAsia="zh-CN"/>
        </w:rPr>
        <w:t>start of CB-msg3 EDT transmission window</w:t>
      </w:r>
      <w:r>
        <w:rPr>
          <w:rFonts w:hint="eastAsia"/>
          <w:lang w:val="en-US" w:eastAsia="zh-CN"/>
        </w:rPr>
        <w:t xml:space="preserve"> which is agreed to be aligned with the start of time domain</w:t>
      </w:r>
      <w:bookmarkStart w:id="10" w:name="OLE_LINK6"/>
      <w:r>
        <w:rPr>
          <w:rFonts w:hint="eastAsia"/>
          <w:lang w:val="en-US" w:eastAsia="zh-CN"/>
        </w:rPr>
        <w:t xml:space="preserve"> (N)PUSCH resource</w:t>
      </w:r>
      <w:bookmarkEnd w:id="10"/>
      <w:r>
        <w:rPr>
          <w:rFonts w:hint="eastAsia"/>
          <w:lang w:val="en-US" w:eastAsia="zh-CN"/>
        </w:rPr>
        <w:t xml:space="preserve">. The specific (N)PUSCH resource is provided in system information, then there would be an alignment understanding between UE and network. And the RNTI could be calculated based on the </w:t>
      </w:r>
      <w:bookmarkStart w:id="11" w:name="OLE_LINK8"/>
      <w:r>
        <w:rPr>
          <w:rFonts w:hint="eastAsia"/>
          <w:lang w:val="en-US" w:eastAsia="zh-CN"/>
        </w:rPr>
        <w:t>start of the time domain (N)PUSCH resource</w:t>
      </w:r>
      <w:bookmarkEnd w:id="11"/>
      <w:r>
        <w:rPr>
          <w:rFonts w:hint="eastAsia"/>
          <w:lang w:val="en-US" w:eastAsia="zh-CN"/>
        </w:rPr>
        <w:t>.</w:t>
      </w:r>
      <w:bookmarkEnd w:id="9"/>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calculate the CB-RNTI based on the start of the time domain (N)PUSCH resource.</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2.1.3 DSA transmission window configuration</w:t>
      </w:r>
    </w:p>
    <w:p>
      <w:pPr>
        <w:pStyle w:val="60"/>
        <w:spacing w:after="0"/>
        <w:ind w:left="0" w:firstLine="0"/>
        <w:rPr>
          <w:rFonts w:hint="eastAsia" w:eastAsiaTheme="minorEastAsia"/>
          <w:b/>
          <w:bCs/>
          <w:sz w:val="20"/>
          <w:szCs w:val="20"/>
          <w:lang w:val="en-US" w:eastAsia="zh-CN"/>
        </w:rPr>
      </w:pPr>
      <w:r>
        <w:rPr>
          <w:rFonts w:hint="eastAsia" w:eastAsiaTheme="minorEastAsia"/>
          <w:b w:val="0"/>
          <w:bCs w:val="0"/>
          <w:sz w:val="20"/>
          <w:szCs w:val="20"/>
          <w:lang w:val="en-US" w:eastAsia="zh-CN"/>
        </w:rPr>
        <w:t xml:space="preserve">In last meeting, we agreed that the CB-msg3 EDT transmission window length and periodicity may be different and also could be the same. Then in case the length and periodicity are the same, some solutions could be discussed for signaling overhead reduction. As mentioned in the discussion, only one of the window length and </w:t>
      </w:r>
      <w:bookmarkStart w:id="12" w:name="OLE_LINK1"/>
      <w:r>
        <w:rPr>
          <w:rFonts w:hint="eastAsia" w:eastAsiaTheme="minorEastAsia"/>
          <w:b w:val="0"/>
          <w:bCs w:val="0"/>
          <w:sz w:val="20"/>
          <w:szCs w:val="20"/>
          <w:lang w:val="en-US" w:eastAsia="zh-CN"/>
        </w:rPr>
        <w:t>window periodicity</w:t>
      </w:r>
      <w:bookmarkEnd w:id="12"/>
      <w:r>
        <w:rPr>
          <w:rFonts w:hint="eastAsia" w:eastAsiaTheme="minorEastAsia"/>
          <w:b w:val="0"/>
          <w:bCs w:val="0"/>
          <w:sz w:val="20"/>
          <w:szCs w:val="20"/>
          <w:lang w:val="en-US" w:eastAsia="zh-CN"/>
        </w:rPr>
        <w:t xml:space="preserve"> is needed at this moment. From our perspective, the DSA transmission window related configuration could be provided in specification optionally, and if window length or window periodicity is absent, it could implicitly indicated the two parameters are the same value, we could just provide some description in the field, further enhancement is not needed.</w:t>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3: If window length or window periodicity is absent, it could implicitly indicated the two parameters are the same value, we could just provide some description in the field, further enhancement is not needed.</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Theme="minorEastAsia"/>
          <w:b/>
          <w:bCs/>
          <w:sz w:val="20"/>
          <w:szCs w:val="20"/>
          <w:lang w:val="en-US" w:eastAsia="zh-CN"/>
        </w:rPr>
      </w:pPr>
      <w:r>
        <w:rPr>
          <w:rFonts w:hint="eastAsia" w:eastAsiaTheme="minorEastAsia"/>
          <w:b/>
          <w:bCs/>
          <w:sz w:val="24"/>
          <w:szCs w:val="24"/>
          <w:u w:val="none"/>
          <w:lang w:val="en-US" w:eastAsia="zh-CN"/>
        </w:rPr>
        <w:t>2.1.4 Periodicity of CB-Msg3 resource for NB-IoT</w:t>
      </w: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Per the agreement, the number of repetitions for NPUSCH is same as npusch-NumRepetitionsIndex-r16 whose value range is 0~7, and according to Table 16.5.1.1-3 of TS 38.213, the specific repetitions for NPUSCH is 1~128. For the maximum repetition (i.e. 128), the transmission time may exceed a H-SFN duration (i.e.10.24s). However, considering the actual application scenario, the configured repetition may not be too large (e.g. lower than 10) due to the propagation delay, at this moment, the transmission time would not exceed a H-SFN duration. Therefore we need to clarify the configured maximum repetition value for NB-IoT NTN firstly before discuss the issue that whether the periodicity of CB-Msg3 resource may be larger than H-SFN duration.</w:t>
      </w:r>
    </w:p>
    <w:p>
      <w:pPr>
        <w:pStyle w:val="60"/>
        <w:spacing w:after="0"/>
        <w:ind w:left="0" w:firstLine="0"/>
        <w:rPr>
          <w:rFonts w:hint="default" w:eastAsia="宋体"/>
          <w:b/>
          <w:bCs w:val="0"/>
          <w:i w:val="0"/>
          <w:iCs w:val="0"/>
          <w:lang w:val="en-US" w:eastAsia="zh-CN"/>
        </w:rPr>
      </w:pPr>
      <w:r>
        <w:rPr>
          <w:rFonts w:hint="eastAsia" w:eastAsiaTheme="minorEastAsia"/>
          <w:b/>
          <w:bCs/>
          <w:sz w:val="20"/>
          <w:szCs w:val="20"/>
          <w:lang w:val="en-US" w:eastAsia="zh-CN"/>
        </w:rPr>
        <w:t>Proposal 4: It is proposed that clarify the configured maximum repetition value for NB-IoT NTN firstly before discuss the issue that whether the periodicity of CB-Msg3 resource may be larger than H-SFN duration.</w:t>
      </w:r>
    </w:p>
    <w:p>
      <w:pPr>
        <w:pStyle w:val="3"/>
        <w:bidi w:val="0"/>
        <w:rPr>
          <w:rFonts w:hint="default" w:eastAsia="宋体"/>
          <w:b/>
          <w:bCs w:val="0"/>
          <w:i w:val="0"/>
          <w:iCs w:val="0"/>
          <w:sz w:val="24"/>
          <w:szCs w:val="24"/>
          <w:lang w:val="en-US" w:eastAsia="zh-CN"/>
        </w:rPr>
      </w:pPr>
      <w:r>
        <w:rPr>
          <w:rFonts w:hint="eastAsia" w:eastAsiaTheme="minorEastAsia"/>
          <w:b/>
          <w:bCs/>
          <w:sz w:val="24"/>
          <w:szCs w:val="24"/>
          <w:u w:val="none"/>
          <w:lang w:val="en-US" w:eastAsia="zh-CN"/>
        </w:rPr>
        <w:t xml:space="preserve"> Msg4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2.2.1 Msg4 monitoring window </w:t>
      </w:r>
    </w:p>
    <w:p>
      <w:pPr>
        <w:rPr>
          <w:rFonts w:hint="eastAsia" w:eastAsia="宋体"/>
          <w:b w:val="0"/>
          <w:bCs/>
          <w:i w:val="0"/>
          <w:iCs w:val="0"/>
          <w:lang w:val="en-US" w:eastAsia="zh-CN"/>
        </w:rPr>
      </w:pPr>
      <w:r>
        <w:rPr>
          <w:rFonts w:hint="eastAsia" w:eastAsia="宋体"/>
          <w:b w:val="0"/>
          <w:bCs/>
          <w:i w:val="0"/>
          <w:iCs w:val="0"/>
          <w:lang w:val="en-US" w:eastAsia="zh-CN"/>
        </w:rPr>
        <w:t xml:space="preserve">We </w:t>
      </w:r>
      <w:r>
        <w:t>adopt a Single Msg4 monitoring window and Single RNTI</w:t>
      </w:r>
      <w:r>
        <w:rPr>
          <w:rFonts w:hint="eastAsia" w:eastAsia="宋体"/>
          <w:lang w:val="en-US" w:eastAsia="zh-CN"/>
        </w:rPr>
        <w:t xml:space="preserve"> finally in last meeting. And for the staring time of the Msg4 monitoring window, there is a FFS issue that NW/UE processing time is needed or not. This issue may similar to the legacy transmission using PUR, </w:t>
      </w:r>
      <w:r>
        <w:rPr>
          <w:rFonts w:hint="eastAsia" w:eastAsia="宋体"/>
          <w:b w:val="0"/>
          <w:bCs/>
          <w:i w:val="0"/>
          <w:iCs w:val="0"/>
          <w:lang w:val="en-US" w:eastAsia="zh-CN"/>
        </w:rPr>
        <w:t xml:space="preserve">which considers both the processing time and UE-eNB RTT to start or restart </w:t>
      </w:r>
      <w:r>
        <w:rPr>
          <w:i/>
        </w:rPr>
        <w:t>pur-ResponseWindowTimer</w:t>
      </w:r>
      <w:r>
        <w:rPr>
          <w:rFonts w:hint="eastAsia" w:eastAsia="宋体"/>
          <w:i/>
          <w:lang w:val="en-US" w:eastAsia="zh-CN"/>
        </w:rPr>
        <w:t xml:space="preserve"> </w:t>
      </w:r>
      <w:r>
        <w:rPr>
          <w:rFonts w:hint="eastAsia" w:eastAsia="宋体"/>
          <w:b w:val="0"/>
          <w:bCs/>
          <w:i w:val="0"/>
          <w:iCs w:val="0"/>
          <w:lang w:val="en-US" w:eastAsia="zh-CN"/>
        </w:rPr>
        <w:t>in NTN network.</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ind w:left="142" w:leftChars="0"/>
            </w:pPr>
            <w:bookmarkStart w:id="13" w:name="_Toc46500326"/>
            <w:bookmarkStart w:id="14" w:name="_Toc37256387"/>
            <w:bookmarkStart w:id="15" w:name="_Toc178249194"/>
            <w:bookmarkStart w:id="16" w:name="_Toc52536235"/>
            <w:bookmarkStart w:id="17" w:name="_Toc37256233"/>
            <w:r>
              <w:t>5.4.7.1</w:t>
            </w:r>
            <w:r>
              <w:tab/>
            </w:r>
            <w:r>
              <w:t>Transmission using PUR</w:t>
            </w:r>
            <w:bookmarkEnd w:id="13"/>
            <w:bookmarkEnd w:id="14"/>
            <w:bookmarkEnd w:id="15"/>
            <w:bookmarkEnd w:id="16"/>
            <w:bookmarkEnd w:id="17"/>
          </w:p>
          <w:p>
            <w:pPr>
              <w:pStyle w:val="60"/>
              <w:ind w:left="0" w:leftChars="0" w:firstLine="0" w:firstLineChars="0"/>
              <w:rPr>
                <w:highlight w:val="cyan"/>
              </w:rPr>
            </w:pPr>
            <w:r>
              <w:rPr>
                <w:rFonts w:hint="eastAsia" w:eastAsia="宋体"/>
                <w:b w:val="0"/>
                <w:bCs/>
                <w:i w:val="0"/>
                <w:iCs w:val="0"/>
                <w:highlight w:val="cyan"/>
                <w:vertAlign w:val="baseline"/>
                <w:lang w:val="en-US" w:eastAsia="zh-CN"/>
              </w:rPr>
              <w:t>&lt;&lt;omitted&gt;&gt;</w:t>
            </w:r>
          </w:p>
          <w:p>
            <w:pPr>
              <w:rPr>
                <w:iCs/>
              </w:rPr>
            </w:pPr>
            <w:r>
              <w:t xml:space="preserve">After transmission using PUR, the MAC entity shall monitor PDCCH identified by PUR-RNTI in the PUR response window using timer </w:t>
            </w:r>
            <w:r>
              <w:rPr>
                <w:i/>
              </w:rPr>
              <w:t>pur-ResponseWindowTimer</w:t>
            </w:r>
            <w:r>
              <w:rPr>
                <w:iCs/>
              </w:rPr>
              <w:t>:</w:t>
            </w:r>
          </w:p>
          <w:p>
            <w:pPr>
              <w:pStyle w:val="60"/>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pPr>
              <w:pStyle w:val="61"/>
              <w:rPr>
                <w:highlight w:val="none"/>
              </w:rPr>
            </w:pPr>
            <w:r>
              <w:t>-</w:t>
            </w:r>
            <w:r>
              <w:tab/>
            </w:r>
            <w:r>
              <w:t xml:space="preserve">the MAC entity shall </w:t>
            </w:r>
            <w:r>
              <w:rPr>
                <w:color w:val="000000" w:themeColor="text1"/>
                <w:highlight w:val="yellow"/>
                <w14:textFill>
                  <w14:solidFill>
                    <w14:schemeClr w14:val="tx1"/>
                  </w14:solidFill>
                </w14:textFill>
              </w:rPr>
              <w:t xml:space="preserve">start </w:t>
            </w:r>
            <w:r>
              <w:rPr>
                <w:i/>
                <w:color w:val="000000" w:themeColor="text1"/>
                <w:highlight w:val="yellow"/>
                <w14:textFill>
                  <w14:solidFill>
                    <w14:schemeClr w14:val="tx1"/>
                  </w14:solidFill>
                </w14:textFill>
              </w:rPr>
              <w:t>pur-ResponseWindowTimer</w:t>
            </w:r>
            <w:r>
              <w:rPr>
                <w:color w:val="000000" w:themeColor="text1"/>
                <w:highlight w:val="yellow"/>
                <w14:textFill>
                  <w14:solidFill>
                    <w14:schemeClr w14:val="tx1"/>
                  </w14:solidFill>
                </w14:textFill>
              </w:rPr>
              <w:t xml:space="preserve"> at the subframe that contains the end of the corresponding PUSCH transmission plus 4 subframes plus UE-eNB RTT.</w:t>
            </w:r>
          </w:p>
          <w:p>
            <w:pPr>
              <w:rPr>
                <w:rFonts w:hint="eastAsia" w:eastAsia="宋体"/>
                <w:b w:val="0"/>
                <w:bCs/>
                <w:i w:val="0"/>
                <w:iCs w:val="0"/>
                <w:highlight w:val="cyan"/>
                <w:vertAlign w:val="baseline"/>
                <w:lang w:val="en-US" w:eastAsia="zh-CN"/>
              </w:rPr>
            </w:pPr>
            <w:r>
              <w:rPr>
                <w:rFonts w:hint="eastAsia" w:eastAsia="宋体"/>
                <w:b w:val="0"/>
                <w:bCs/>
                <w:i w:val="0"/>
                <w:iCs w:val="0"/>
                <w:highlight w:val="cyan"/>
                <w:vertAlign w:val="baseline"/>
                <w:lang w:val="en-US" w:eastAsia="zh-CN"/>
              </w:rPr>
              <w:t>&lt;&lt;omitted&gt;&gt;</w:t>
            </w:r>
          </w:p>
          <w:p>
            <w:r>
              <w:t xml:space="preserve">While </w:t>
            </w:r>
            <w:r>
              <w:rPr>
                <w:i/>
              </w:rPr>
              <w:t xml:space="preserve">pur-ResponseWindowTimer </w:t>
            </w:r>
            <w:r>
              <w:t>is running, the MAC entity shall:</w:t>
            </w:r>
          </w:p>
          <w:p>
            <w:pPr>
              <w:pStyle w:val="60"/>
            </w:pPr>
            <w:r>
              <w:t>-</w:t>
            </w:r>
            <w:r>
              <w:tab/>
            </w:r>
            <w:r>
              <w:t>if the PDCCH transmission is addressed to the PUR-RNTI and contains an UL grant for a retransmission:</w:t>
            </w:r>
          </w:p>
          <w:p>
            <w:pPr>
              <w:pStyle w:val="61"/>
              <w:rPr>
                <w:iCs/>
              </w:rPr>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pPr>
              <w:pStyle w:val="62"/>
              <w:rPr>
                <w:highlight w:val="yellow"/>
              </w:rPr>
            </w:pPr>
            <w:r>
              <w:t>-</w:t>
            </w:r>
            <w:r>
              <w:tab/>
            </w:r>
            <w:r>
              <w:rPr>
                <w:highlight w:val="yellow"/>
              </w:rPr>
              <w:t xml:space="preserve">restart </w:t>
            </w:r>
            <w:r>
              <w:rPr>
                <w:i/>
                <w:highlight w:val="yellow"/>
              </w:rPr>
              <w:t>pur-ResponseWindowTimer</w:t>
            </w:r>
            <w:r>
              <w:rPr>
                <w:highlight w:val="yellow"/>
              </w:rPr>
              <w:t xml:space="preserve"> at the last subframe of a PUSCH transmission corresponding to the retransmission indicated by the UL grant plus 4 subframes plus UE-eNB RTT.</w:t>
            </w:r>
          </w:p>
          <w:p>
            <w:pPr>
              <w:rPr>
                <w:rFonts w:hint="default" w:eastAsia="宋体"/>
                <w:b w:val="0"/>
                <w:bCs/>
                <w:i w:val="0"/>
                <w:iCs w:val="0"/>
                <w:highlight w:val="none"/>
                <w:vertAlign w:val="baseline"/>
                <w:lang w:val="en-US" w:eastAsia="zh-CN"/>
              </w:rPr>
            </w:pPr>
            <w:r>
              <w:rPr>
                <w:rFonts w:hint="eastAsia" w:eastAsia="宋体"/>
                <w:b w:val="0"/>
                <w:bCs/>
                <w:i w:val="0"/>
                <w:iCs w:val="0"/>
                <w:highlight w:val="cyan"/>
                <w:vertAlign w:val="baseline"/>
                <w:lang w:val="en-US" w:eastAsia="zh-CN"/>
              </w:rPr>
              <w:t>&lt;&lt;omitted&gt;&gt;</w:t>
            </w:r>
          </w:p>
        </w:tc>
      </w:tr>
    </w:tbl>
    <w:p>
      <w:pPr>
        <w:rPr>
          <w:rFonts w:hint="default" w:eastAsia="宋体"/>
          <w:b w:val="0"/>
          <w:bCs/>
          <w:i w:val="0"/>
          <w:iCs w:val="0"/>
          <w:lang w:val="en-US" w:eastAsia="zh-CN"/>
        </w:rPr>
      </w:pPr>
      <w:r>
        <w:rPr>
          <w:rFonts w:hint="eastAsia" w:eastAsia="宋体"/>
          <w:b w:val="0"/>
          <w:bCs/>
          <w:i w:val="0"/>
          <w:iCs w:val="0"/>
          <w:lang w:val="en-US" w:eastAsia="zh-CN"/>
        </w:rPr>
        <w:t xml:space="preserve">Then for Msg4 monitoring, we also need to consider the NW/UE processing time as legacy PDDCH monitoring for transmission using PUR. </w:t>
      </w:r>
    </w:p>
    <w:p>
      <w:pPr>
        <w:rPr>
          <w:rFonts w:hint="default" w:eastAsia="宋体"/>
          <w:b w:val="0"/>
          <w:bCs/>
          <w:i w:val="0"/>
          <w:iCs w:val="0"/>
          <w:lang w:val="en-US" w:eastAsia="zh-CN"/>
        </w:rPr>
      </w:pPr>
      <w:r>
        <w:rPr>
          <w:rFonts w:hint="eastAsia" w:eastAsia="宋体"/>
          <w:b/>
          <w:bCs w:val="0"/>
          <w:i w:val="0"/>
          <w:iCs w:val="0"/>
          <w:lang w:val="en-US" w:eastAsia="zh-CN"/>
        </w:rPr>
        <w:t>Proposal 5: NW/UE processing time (e.g. 4 subframes) is needed to be considered for Msg4 monitoring.</w:t>
      </w:r>
    </w:p>
    <w:p>
      <w:pPr>
        <w:rPr>
          <w:rFonts w:hint="eastAsia" w:eastAsia="宋体"/>
          <w:b/>
          <w:bCs w:val="0"/>
          <w:i w:val="0"/>
          <w:iCs w:val="0"/>
          <w:lang w:val="en-US" w:eastAsia="zh-CN"/>
        </w:rPr>
      </w:pPr>
    </w:p>
    <w:p>
      <w:pPr>
        <w:rPr>
          <w:rFonts w:hint="eastAsia" w:eastAsia="宋体"/>
          <w:lang w:val="en-US" w:eastAsia="zh-CN"/>
        </w:rPr>
      </w:pPr>
      <w:r>
        <w:rPr>
          <w:rFonts w:hint="eastAsia" w:eastAsia="宋体"/>
          <w:b w:val="0"/>
          <w:bCs/>
          <w:i w:val="0"/>
          <w:iCs w:val="0"/>
          <w:lang w:val="en-US" w:eastAsia="zh-CN"/>
        </w:rPr>
        <w:t xml:space="preserve">Another FFS issue is that whether it will also be possible for the NW to configure that the Msg4 monitoring window starts in the subframe containing the last (N)PUSCH repetition of the first replica plus UE-eNB RTT (FFS NW/UE processing time). </w:t>
      </w:r>
      <w:bookmarkStart w:id="18" w:name="OLE_LINK2"/>
      <w:r>
        <w:rPr>
          <w:rFonts w:hint="eastAsia" w:eastAsia="宋体"/>
          <w:b w:val="0"/>
          <w:bCs/>
          <w:i w:val="0"/>
          <w:iCs w:val="0"/>
          <w:lang w:val="en-US" w:eastAsia="zh-CN"/>
        </w:rPr>
        <w:t xml:space="preserve">From our point of view, </w:t>
      </w:r>
      <w:bookmarkEnd w:id="18"/>
      <w:r>
        <w:rPr>
          <w:rFonts w:hint="eastAsia" w:eastAsia="宋体"/>
          <w:b w:val="0"/>
          <w:bCs/>
          <w:i w:val="0"/>
          <w:iCs w:val="0"/>
          <w:lang w:val="en-US" w:eastAsia="zh-CN"/>
        </w:rPr>
        <w:t xml:space="preserve">the agreed solution has some drawback that after one replica, Msg4 may successfully arrives at UE side but before the end of the Msg3 transmission window, which would lead to an increase in latency. And with the FFS solution, this issue will not exist. Further, with the FFS solution, the monitoring at UE side could be completed as early as possible once a successful Msg4 is received. Then there is another issue for the FFS solution that Msg4 monitoring window may overlap with replica. To solve the overlap issue, it could just provide a clarification that </w:t>
      </w:r>
      <w:r>
        <w:t>UE prioritize</w:t>
      </w:r>
      <w:r>
        <w:rPr>
          <w:rFonts w:hint="eastAsia" w:eastAsia="宋体"/>
          <w:lang w:val="en-US" w:eastAsia="zh-CN"/>
        </w:rPr>
        <w:t xml:space="preserve"> Msg4 monitoring considering that it is expected to receive the Msg4 as soon as possible to complete the procedure. And once it receives a CB-Msg4 containing a matching Contention Resolution Identity, both replica transmission and Msg4 monitoring could stop immediately.</w:t>
      </w:r>
    </w:p>
    <w:p>
      <w:pPr>
        <w:rPr>
          <w:rFonts w:hint="default" w:eastAsia="宋体"/>
          <w:b/>
          <w:bCs/>
          <w:lang w:val="en-US" w:eastAsia="zh-CN"/>
        </w:rPr>
      </w:pPr>
      <w:r>
        <w:rPr>
          <w:rFonts w:hint="eastAsia" w:eastAsia="宋体"/>
          <w:b/>
          <w:bCs/>
          <w:lang w:val="en-US" w:eastAsia="zh-CN"/>
        </w:rPr>
        <w:t>Observation 1: The agreed solution has some drawback that after one replica, Msg4 may successfully arrives at UE side but before the end of the Msg3 transmission window, which would lead to an increase in latency.</w:t>
      </w:r>
    </w:p>
    <w:p>
      <w:pPr>
        <w:rPr>
          <w:rFonts w:hint="eastAsia" w:eastAsia="宋体"/>
          <w:b/>
          <w:bCs w:val="0"/>
          <w:i w:val="0"/>
          <w:iCs w:val="0"/>
          <w:lang w:val="en-US" w:eastAsia="zh-CN"/>
        </w:rPr>
      </w:pPr>
      <w:r>
        <w:rPr>
          <w:rFonts w:hint="eastAsia" w:eastAsia="宋体"/>
          <w:b/>
          <w:bCs w:val="0"/>
          <w:i w:val="0"/>
          <w:iCs w:val="0"/>
          <w:lang w:val="en-US" w:eastAsia="zh-CN"/>
        </w:rPr>
        <w:t>Proposal 6: It will also be possible for the NW to configure that the Msg4 monitoring window starts in the subframe containing the last (N)PUSCH repetition of the first replica plus UE-eNB RTT as well as NW/UE processing time (If proposal 5 is supported).</w:t>
      </w:r>
    </w:p>
    <w:p>
      <w:pPr>
        <w:rPr>
          <w:rFonts w:hint="eastAsia" w:eastAsia="宋体"/>
          <w:b/>
          <w:bCs w:val="0"/>
          <w:i w:val="0"/>
          <w:iCs w:val="0"/>
          <w:lang w:val="en-US" w:eastAsia="zh-CN"/>
        </w:rPr>
      </w:pPr>
      <w:r>
        <w:rPr>
          <w:rFonts w:hint="eastAsia" w:eastAsia="宋体"/>
          <w:b/>
          <w:bCs w:val="0"/>
          <w:i w:val="0"/>
          <w:iCs w:val="0"/>
          <w:lang w:val="en-US" w:eastAsia="zh-CN"/>
        </w:rPr>
        <w:t>Proposal 7: UE prioritize Msg4 monitoring when Msg4 monitoring window overlaps with replica.</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2.2.2 L2 ACK</w:t>
      </w:r>
    </w:p>
    <w:p>
      <w:pPr>
        <w:rPr>
          <w:rFonts w:hint="eastAsia" w:eastAsia="宋体" w:cs="Arial"/>
          <w:lang w:val="en-US" w:eastAsia="zh-CN"/>
        </w:rPr>
      </w:pPr>
      <w:r>
        <w:rPr>
          <w:rFonts w:hint="eastAsia" w:eastAsia="宋体"/>
          <w:b w:val="0"/>
          <w:bCs/>
          <w:i w:val="0"/>
          <w:iCs w:val="0"/>
          <w:lang w:val="en-US" w:eastAsia="zh-CN"/>
        </w:rPr>
        <w:t xml:space="preserve">The discussion about </w:t>
      </w:r>
      <w:r>
        <w:rPr>
          <w:rFonts w:eastAsia="Yu Mincho" w:cstheme="minorHAnsi"/>
          <w:iCs/>
          <w:lang w:val="en-US" w:eastAsia="ja-JP"/>
        </w:rPr>
        <w:t xml:space="preserve">whether a CB-Msg4 without </w:t>
      </w:r>
      <w:bookmarkStart w:id="19" w:name="OLE_LINK9"/>
      <w:r>
        <w:rPr>
          <w:rFonts w:eastAsia="Yu Mincho" w:cstheme="minorHAnsi"/>
          <w:iCs/>
          <w:lang w:val="en-US" w:eastAsia="ja-JP"/>
        </w:rPr>
        <w:t>RRC message</w:t>
      </w:r>
      <w:bookmarkEnd w:id="19"/>
      <w:r>
        <w:rPr>
          <w:rFonts w:eastAsia="Yu Mincho" w:cstheme="minorHAnsi"/>
          <w:iCs/>
          <w:lang w:val="en-US" w:eastAsia="ja-JP"/>
        </w:rPr>
        <w:t xml:space="preserve"> is allowed as the complete response to the CB-Msg3 in CP solution</w:t>
      </w:r>
      <w:r>
        <w:rPr>
          <w:rFonts w:hint="eastAsia" w:eastAsia="宋体" w:cstheme="minorHAnsi"/>
          <w:iCs/>
          <w:lang w:val="en-US" w:eastAsia="zh-CN"/>
        </w:rPr>
        <w:t xml:space="preserve"> was postponed to the this meeting. From our perspective, firstly </w:t>
      </w:r>
      <w:r>
        <w:rPr>
          <w:rFonts w:eastAsia="Yu Mincho" w:cstheme="minorHAnsi"/>
          <w:iCs/>
          <w:lang w:val="en-US" w:eastAsia="ja-JP"/>
        </w:rPr>
        <w:t>RRC message</w:t>
      </w:r>
      <w:r>
        <w:rPr>
          <w:rFonts w:hint="eastAsia" w:eastAsia="宋体" w:cstheme="minorHAnsi"/>
          <w:iCs/>
          <w:lang w:val="en-US" w:eastAsia="zh-CN"/>
        </w:rPr>
        <w:t xml:space="preserve"> is originally optional, and the CB-Msg4 provides </w:t>
      </w:r>
      <w:r>
        <w:rPr>
          <w:rFonts w:ascii="Arial" w:hAnsi="Arial" w:eastAsia="宋体" w:cs="Arial"/>
          <w:lang w:eastAsia="ja-JP"/>
        </w:rPr>
        <w:t>Contention Resolution ID MAC CE</w:t>
      </w:r>
      <w:r>
        <w:rPr>
          <w:rFonts w:hint="eastAsia" w:eastAsia="宋体" w:cs="Arial"/>
          <w:lang w:val="en-US" w:eastAsia="zh-CN"/>
        </w:rPr>
        <w:t xml:space="preserve"> at least, if the </w:t>
      </w:r>
      <w:r>
        <w:rPr>
          <w:rFonts w:ascii="Arial" w:hAnsi="Arial" w:eastAsia="宋体" w:cs="Arial"/>
          <w:lang w:eastAsia="ja-JP"/>
        </w:rPr>
        <w:t>Contention Resolution</w:t>
      </w:r>
      <w:r>
        <w:rPr>
          <w:rFonts w:hint="eastAsia" w:eastAsia="宋体" w:cs="Arial"/>
          <w:lang w:val="en-US" w:eastAsia="zh-CN"/>
        </w:rPr>
        <w:t xml:space="preserve"> is successful, it could considered as complete for the EDT procedure. </w:t>
      </w:r>
    </w:p>
    <w:p>
      <w:pPr>
        <w:rPr>
          <w:rFonts w:hint="default" w:eastAsia="宋体"/>
          <w:b w:val="0"/>
          <w:bCs/>
          <w:i w:val="0"/>
          <w:iCs w:val="0"/>
          <w:lang w:val="en-US" w:eastAsia="zh-CN"/>
        </w:rPr>
      </w:pPr>
      <w:r>
        <w:rPr>
          <w:rFonts w:hint="eastAsia" w:eastAsia="宋体"/>
          <w:b/>
          <w:bCs w:val="0"/>
          <w:i w:val="0"/>
          <w:iCs w:val="0"/>
          <w:lang w:val="en-US" w:eastAsia="zh-CN"/>
        </w:rPr>
        <w:t>Proposal 8: A CB-Msg4 without RRC message is allowed as the complete response to the CB-Msg3 in CP solution.</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2.2.3 Content of Msg4</w:t>
      </w:r>
    </w:p>
    <w:p>
      <w:pPr>
        <w:rPr>
          <w:rFonts w:hint="eastAsia" w:eastAsia="宋体"/>
          <w:b w:val="0"/>
          <w:bCs/>
          <w:i w:val="0"/>
          <w:iCs w:val="0"/>
          <w:lang w:val="en-US" w:eastAsia="zh-CN"/>
        </w:rPr>
      </w:pPr>
      <w:r>
        <w:rPr>
          <w:rFonts w:hint="eastAsia" w:eastAsia="宋体"/>
          <w:b w:val="0"/>
          <w:bCs/>
          <w:i w:val="0"/>
          <w:iCs w:val="0"/>
          <w:lang w:val="en-US" w:eastAsia="zh-CN"/>
        </w:rPr>
        <w:t xml:space="preserve">In last meeting we confirmed the WA that one CB-Msg4 can target multiple UEs simultaneously. For efficient delivery of CB-Msg4, it could just include multiple Contention Resolution Identities corresponding to different UEs in one CB-msg4. </w:t>
      </w:r>
    </w:p>
    <w:p>
      <w:pPr>
        <w:rPr>
          <w:rFonts w:hint="eastAsia" w:eastAsia="宋体"/>
          <w:b/>
          <w:bCs w:val="0"/>
          <w:i w:val="0"/>
          <w:iCs w:val="0"/>
          <w:lang w:val="en-US" w:eastAsia="zh-CN"/>
        </w:rPr>
      </w:pPr>
      <w:r>
        <w:rPr>
          <w:rFonts w:hint="eastAsia" w:eastAsia="宋体"/>
          <w:b/>
          <w:bCs w:val="0"/>
          <w:i w:val="0"/>
          <w:iCs w:val="0"/>
          <w:lang w:val="en-US" w:eastAsia="zh-CN"/>
        </w:rPr>
        <w:t>Proposal 9: Include multiple Contention Resolution Identities corresponding to different UEs in one CB-msg4.</w:t>
      </w:r>
    </w:p>
    <w:p>
      <w:pPr>
        <w:rPr>
          <w:rFonts w:hint="eastAsia" w:eastAsia="宋体"/>
          <w:b/>
          <w:bCs w:val="0"/>
          <w:i w:val="0"/>
          <w:iCs w:val="0"/>
          <w:lang w:val="en-US" w:eastAsia="zh-CN"/>
        </w:rPr>
      </w:pPr>
    </w:p>
    <w:p>
      <w:pPr>
        <w:rPr>
          <w:rFonts w:hint="default" w:eastAsia="宋体"/>
          <w:b w:val="0"/>
          <w:bCs/>
          <w:i w:val="0"/>
          <w:iCs w:val="0"/>
          <w:lang w:val="en-US" w:eastAsia="zh-CN"/>
        </w:rPr>
      </w:pPr>
      <w:r>
        <w:rPr>
          <w:rFonts w:hint="eastAsia" w:eastAsia="宋体"/>
          <w:b w:val="0"/>
          <w:bCs/>
          <w:i w:val="0"/>
          <w:iCs w:val="0"/>
          <w:lang w:val="en-US" w:eastAsia="zh-CN"/>
        </w:rPr>
        <w:t xml:space="preserve">Then we agreed that the timing alignment information (FFS reusing </w:t>
      </w:r>
      <w:bookmarkStart w:id="20" w:name="OLE_LINK10"/>
      <w:r>
        <w:rPr>
          <w:rFonts w:hint="eastAsia" w:eastAsia="宋体"/>
          <w:b w:val="0"/>
          <w:bCs/>
          <w:i w:val="0"/>
          <w:iCs w:val="0"/>
          <w:lang w:val="en-US" w:eastAsia="zh-CN"/>
        </w:rPr>
        <w:t>TAC MAC-CE</w:t>
      </w:r>
      <w:bookmarkEnd w:id="20"/>
      <w:r>
        <w:rPr>
          <w:rFonts w:hint="eastAsia" w:eastAsia="宋体"/>
          <w:b w:val="0"/>
          <w:bCs/>
          <w:i w:val="0"/>
          <w:iCs w:val="0"/>
          <w:lang w:val="en-US" w:eastAsia="zh-CN"/>
        </w:rPr>
        <w:t>) can be included in the CB-Msg4. To be simple, we could just reuse TAC MAC CE. And for each UE multiplexed in the CB-Msg4, a corresponding TAC MAC CE is provided in addition to the CRID.</w:t>
      </w:r>
    </w:p>
    <w:p>
      <w:pPr>
        <w:rPr>
          <w:rFonts w:hint="default" w:eastAsia="宋体"/>
          <w:b w:val="0"/>
          <w:bCs/>
          <w:i w:val="0"/>
          <w:iCs w:val="0"/>
          <w:lang w:val="en-US" w:eastAsia="zh-CN"/>
        </w:rPr>
      </w:pPr>
      <w:r>
        <w:rPr>
          <w:rFonts w:hint="eastAsia" w:eastAsia="宋体"/>
          <w:b/>
          <w:bCs w:val="0"/>
          <w:i w:val="0"/>
          <w:iCs w:val="0"/>
          <w:lang w:val="en-US" w:eastAsia="zh-CN"/>
        </w:rPr>
        <w:t>Proposal 10: Reuse the TAC MAC CE to provide the timing alignment information.</w:t>
      </w:r>
    </w:p>
    <w:p>
      <w:pPr>
        <w:rPr>
          <w:rFonts w:hint="default" w:eastAsia="宋体"/>
          <w:b w:val="0"/>
          <w:bCs/>
          <w:i w:val="0"/>
          <w:iCs w:val="0"/>
          <w:lang w:val="en-US" w:eastAsia="zh-CN"/>
        </w:rPr>
      </w:pPr>
    </w:p>
    <w:p>
      <w:pPr>
        <w:rPr>
          <w:rFonts w:hint="eastAsia" w:eastAsia="宋体"/>
          <w:b w:val="0"/>
          <w:bCs/>
          <w:i w:val="0"/>
          <w:iCs w:val="0"/>
          <w:lang w:val="en-US" w:eastAsia="zh-CN"/>
        </w:rPr>
      </w:pPr>
      <w:r>
        <w:rPr>
          <w:rFonts w:hint="eastAsia" w:eastAsia="宋体"/>
          <w:b w:val="0"/>
          <w:bCs/>
          <w:i w:val="0"/>
          <w:iCs w:val="0"/>
          <w:lang w:val="en-US" w:eastAsia="zh-CN"/>
        </w:rPr>
        <w:t>And we also reached an agreement on the inclusion of a C-RNTI in CB-Msg4. Regarding how to covery the C-RNTI, two options are under consideration: directly reusing the C-RNTI MAC CE or embedding the C-RNTI within the RRC message. In terms of the potential MAC CE payload size, given our consensus on targeting multiple UEs simultaneously in a single CB-Msg4, and considering that the CRID, TAC, and C-RNTI MAC CEs occupy 48 bits, 8 bits, and 16 bits respectively, the overall payload size of CB-Msg4 remains manageable even when multiplexing responses from multiple UEs.</w:t>
      </w:r>
    </w:p>
    <w:p>
      <w:pPr>
        <w:rPr>
          <w:rFonts w:hint="eastAsia" w:eastAsia="宋体"/>
          <w:b w:val="0"/>
          <w:bCs/>
          <w:i w:val="0"/>
          <w:iCs w:val="0"/>
          <w:lang w:val="en-US" w:eastAsia="zh-CN"/>
        </w:rPr>
      </w:pPr>
      <w:r>
        <w:rPr>
          <w:rFonts w:hint="eastAsia" w:eastAsia="宋体"/>
          <w:b w:val="0"/>
          <w:bCs/>
          <w:i w:val="0"/>
          <w:iCs w:val="0"/>
          <w:lang w:val="en-US" w:eastAsia="zh-CN"/>
        </w:rPr>
        <w:t>Further, since the Contention Resolution is handled in MAC layer, and both the CRID and TAC are already transmitted via MAC CE, the additional complexity will be brought due to the inter-layer interactions between RRC and MAC layer if usage of RRC message to convey the C-RNTI. Therefore, we could prefer to convey CB-Msg4, e.g., the UE Contention Resolution Identity information, C-RNTI, via MAC CE, rather than RRC signaling.</w:t>
      </w:r>
    </w:p>
    <w:p>
      <w:pPr>
        <w:ind w:firstLine="0" w:firstLineChars="0"/>
        <w:rPr>
          <w:rFonts w:hint="eastAsia" w:eastAsia="宋体"/>
          <w:b/>
          <w:bCs w:val="0"/>
          <w:i w:val="0"/>
          <w:iCs w:val="0"/>
          <w:lang w:val="en-US" w:eastAsia="zh-CN"/>
        </w:rPr>
      </w:pPr>
      <w:r>
        <w:rPr>
          <w:rFonts w:hint="eastAsia" w:eastAsia="宋体"/>
          <w:b/>
          <w:bCs w:val="0"/>
          <w:i w:val="0"/>
          <w:iCs w:val="0"/>
          <w:lang w:val="en-US" w:eastAsia="zh-CN"/>
        </w:rPr>
        <w:t>Proposal 11: It is proposed to convey CB-Msg4, e.g., the UE Contention Resolution Identity information, C-RNTI, via MAC CE, rather than RRC signaling.</w:t>
      </w:r>
    </w:p>
    <w:p>
      <w:pPr>
        <w:ind w:firstLine="0" w:firstLineChars="0"/>
        <w:rPr>
          <w:rFonts w:hint="eastAsia" w:eastAsia="宋体"/>
          <w:b/>
          <w:bCs w:val="0"/>
          <w:i w:val="0"/>
          <w:iCs w:val="0"/>
          <w:lang w:val="en-US" w:eastAsia="zh-CN"/>
        </w:rPr>
      </w:pPr>
    </w:p>
    <w:p>
      <w:pPr>
        <w:ind w:firstLine="0" w:firstLineChars="0"/>
        <w:rPr>
          <w:rFonts w:hint="default" w:eastAsia="宋体"/>
          <w:b w:val="0"/>
          <w:bCs/>
          <w:i w:val="0"/>
          <w:iCs w:val="0"/>
          <w:lang w:val="en-US" w:eastAsia="zh-CN"/>
        </w:rPr>
      </w:pPr>
      <w:r>
        <w:rPr>
          <w:rFonts w:hint="eastAsia" w:eastAsia="宋体"/>
          <w:b w:val="0"/>
          <w:bCs/>
          <w:i w:val="0"/>
          <w:iCs w:val="0"/>
          <w:lang w:val="en-US" w:eastAsia="zh-CN"/>
        </w:rPr>
        <w:t>Based on the above description, the CB-Msg4 MAC PDU would have variable size and no padding bits, which is shown in the following figure. Each MAC CE consists of CRID MAC CE and/or TAC MAC CE and/or C-RNTI MAC CE for a specific UE (as shown in figure 2).</w:t>
      </w:r>
    </w:p>
    <w:p>
      <w:pPr>
        <w:ind w:firstLine="0" w:firstLineChars="0"/>
        <w:jc w:val="center"/>
        <w:rPr>
          <w:rFonts w:hint="eastAsia" w:eastAsia="宋体"/>
          <w:b w:val="0"/>
          <w:bCs/>
          <w:i w:val="0"/>
          <w:iCs w:val="0"/>
          <w:lang w:val="en-US" w:eastAsia="zh-CN"/>
        </w:rPr>
      </w:pPr>
      <w:r>
        <w:rPr>
          <w:rFonts w:hint="eastAsia" w:eastAsia="宋体"/>
          <w:b w:val="0"/>
          <w:bCs/>
          <w:i w:val="0"/>
          <w:iCs w:val="0"/>
          <w:lang w:val="en-US" w:eastAsia="zh-CN"/>
        </w:rPr>
        <w:object>
          <v:shape id="_x0000_i1025" o:spt="75" type="#_x0000_t75" style="height:177pt;width:313.5pt;" o:ole="t" filled="f" o:preferrelative="t" stroked="f" coordsize="21600,21600">
            <v:path/>
            <v:fill on="f" focussize="0,0"/>
            <v:stroke on="f"/>
            <v:imagedata r:id="rId14" o:title=""/>
            <o:lock v:ext="edit" aspectratio="f"/>
            <w10:wrap type="none"/>
            <w10:anchorlock/>
          </v:shape>
          <o:OLEObject Type="Embed" ProgID="Visio.Drawing.11" ShapeID="_x0000_i1025" DrawAspect="Content" ObjectID="_1468075725" r:id="rId13">
            <o:LockedField>false</o:LockedField>
          </o:OLEObject>
        </w:object>
      </w:r>
    </w:p>
    <w:p>
      <w:pPr>
        <w:ind w:firstLine="0" w:firstLineChars="0"/>
        <w:jc w:val="center"/>
        <w:rPr>
          <w:rFonts w:hint="eastAsia" w:eastAsia="宋体"/>
          <w:b/>
          <w:bCs w:val="0"/>
          <w:i w:val="0"/>
          <w:iCs w:val="0"/>
          <w:lang w:val="en-US" w:eastAsia="zh-CN"/>
        </w:rPr>
      </w:pPr>
      <w:r>
        <w:rPr>
          <w:rFonts w:hint="eastAsia" w:eastAsia="宋体"/>
          <w:b/>
          <w:bCs w:val="0"/>
          <w:i w:val="0"/>
          <w:iCs w:val="0"/>
          <w:lang w:val="en-US" w:eastAsia="zh-CN"/>
        </w:rPr>
        <w:t>Figure 1 Example of CB-Msg4 MAC PDU</w:t>
      </w:r>
    </w:p>
    <w:p>
      <w:pPr>
        <w:ind w:firstLine="0" w:firstLineChars="0"/>
        <w:jc w:val="center"/>
        <w:rPr>
          <w:rFonts w:hint="default" w:eastAsia="宋体"/>
          <w:b/>
          <w:bCs w:val="0"/>
          <w:i w:val="0"/>
          <w:iCs w:val="0"/>
          <w:lang w:val="en-US" w:eastAsia="zh-CN"/>
        </w:rPr>
      </w:pPr>
      <w:r>
        <w:rPr>
          <w:rFonts w:hint="default" w:eastAsia="宋体"/>
          <w:b/>
          <w:bCs w:val="0"/>
          <w:i w:val="0"/>
          <w:iCs w:val="0"/>
          <w:lang w:val="en-US" w:eastAsia="zh-CN"/>
        </w:rPr>
        <w:object>
          <v:shape id="_x0000_i1026" o:spt="75" type="#_x0000_t75" style="height:243.15pt;width:226.35pt;" o:ole="t" filled="f" o:preferrelative="t" stroked="f" coordsize="21600,21600">
            <v:path/>
            <v:fill on="f" focussize="0,0"/>
            <v:stroke on="f"/>
            <v:imagedata r:id="rId16" o:title=""/>
            <o:lock v:ext="edit" aspectratio="f"/>
            <w10:wrap type="none"/>
            <w10:anchorlock/>
          </v:shape>
          <o:OLEObject Type="Embed" ProgID="Visio.Drawing.11" ShapeID="_x0000_i1026" DrawAspect="Content" ObjectID="_1468075726" r:id="rId15">
            <o:LockedField>false</o:LockedField>
          </o:OLEObject>
        </w:object>
      </w:r>
    </w:p>
    <w:p>
      <w:pPr>
        <w:ind w:firstLine="0" w:firstLineChars="0"/>
        <w:jc w:val="center"/>
        <w:rPr>
          <w:rFonts w:hint="default" w:eastAsia="宋体"/>
          <w:b/>
          <w:bCs w:val="0"/>
          <w:i w:val="0"/>
          <w:iCs w:val="0"/>
          <w:lang w:val="en-US" w:eastAsia="zh-CN"/>
        </w:rPr>
      </w:pPr>
      <w:r>
        <w:rPr>
          <w:rFonts w:hint="eastAsia" w:eastAsia="宋体"/>
          <w:b/>
          <w:bCs w:val="0"/>
          <w:i w:val="0"/>
          <w:iCs w:val="0"/>
          <w:lang w:val="en-US" w:eastAsia="zh-CN"/>
        </w:rPr>
        <w:t>Figure 2 Example of CB-Msg4 MAC CE for one UE</w:t>
      </w:r>
    </w:p>
    <w:p>
      <w:pPr>
        <w:ind w:firstLine="0" w:firstLineChars="0"/>
        <w:rPr>
          <w:rFonts w:hint="default" w:eastAsia="宋体"/>
          <w:b/>
          <w:bCs w:val="0"/>
          <w:i w:val="0"/>
          <w:iCs w:val="0"/>
          <w:lang w:val="en-US" w:eastAsia="zh-CN"/>
        </w:rPr>
      </w:pPr>
      <w:bookmarkStart w:id="21" w:name="OLE_LINK11"/>
      <w:r>
        <w:rPr>
          <w:rFonts w:hint="eastAsia" w:eastAsia="宋体"/>
          <w:b/>
          <w:bCs w:val="0"/>
          <w:i w:val="0"/>
          <w:iCs w:val="0"/>
          <w:lang w:val="en-US" w:eastAsia="zh-CN"/>
        </w:rPr>
        <w:t>Proposal 12: The CB-Msg4 MAC PDU would have variable size and no padding bits, and each MAC CE consists of CRID MAC CE and/or TAC MAC CE and/or C-RNTI MAC CE for a specific UE.</w:t>
      </w:r>
    </w:p>
    <w:bookmarkEnd w:id="21"/>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2.2.4 HARQ feedback</w:t>
      </w:r>
    </w:p>
    <w:p>
      <w:pPr>
        <w:rPr>
          <w:rFonts w:hint="default" w:eastAsia="宋体"/>
          <w:b/>
          <w:bCs w:val="0"/>
          <w:i w:val="0"/>
          <w:iCs w:val="0"/>
          <w:lang w:val="en-US" w:eastAsia="zh-CN"/>
        </w:rPr>
      </w:pPr>
      <w:r>
        <w:rPr>
          <w:rFonts w:hint="eastAsia" w:eastAsia="宋体"/>
          <w:b w:val="0"/>
          <w:bCs/>
          <w:i w:val="0"/>
          <w:iCs w:val="0"/>
          <w:lang w:val="en-US" w:eastAsia="zh-CN"/>
        </w:rPr>
        <w:t xml:space="preserve">For HARQ feedback when there is multiplexing in Msg4, </w:t>
      </w:r>
      <w:bookmarkStart w:id="22" w:name="OLE_LINK3"/>
      <w:r>
        <w:rPr>
          <w:rFonts w:hint="eastAsia" w:eastAsia="宋体"/>
          <w:b w:val="0"/>
          <w:bCs/>
          <w:i w:val="0"/>
          <w:iCs w:val="0"/>
          <w:lang w:val="en-US" w:eastAsia="zh-CN"/>
        </w:rPr>
        <w:t>we could consider to provide only HARQ ACK per UE corresponding to the successful reception UE</w:t>
      </w:r>
      <w:bookmarkEnd w:id="22"/>
      <w:r>
        <w:rPr>
          <w:rFonts w:hint="eastAsia" w:eastAsia="宋体"/>
          <w:b w:val="0"/>
          <w:bCs/>
          <w:i w:val="0"/>
          <w:iCs w:val="0"/>
          <w:lang w:val="en-US" w:eastAsia="zh-CN"/>
        </w:rPr>
        <w:t xml:space="preserve"> to the network. Then the feedback resource corresponding to each UE multiplexed in the CB-Msg4 is needed to be provided by the network. That is to say, the feedback resource is needed to include in the CB-Msg4 or PDCCH scheduling the CB-Msg4.</w:t>
      </w:r>
    </w:p>
    <w:p>
      <w:pPr>
        <w:rPr>
          <w:rFonts w:hint="eastAsia" w:eastAsia="宋体"/>
          <w:b/>
          <w:bCs w:val="0"/>
          <w:i w:val="0"/>
          <w:iCs w:val="0"/>
          <w:lang w:val="en-US" w:eastAsia="zh-CN"/>
        </w:rPr>
      </w:pPr>
      <w:r>
        <w:rPr>
          <w:rFonts w:hint="eastAsia" w:eastAsia="宋体"/>
          <w:b/>
          <w:bCs w:val="0"/>
          <w:i w:val="0"/>
          <w:iCs w:val="0"/>
          <w:lang w:val="en-US" w:eastAsia="zh-CN"/>
        </w:rPr>
        <w:t>Proposal 13: It is proposed that provide HARQ ACK per UE corresponding to the successful reception UE to the network.</w:t>
      </w:r>
    </w:p>
    <w:p>
      <w:pPr>
        <w:rPr>
          <w:rFonts w:hint="eastAsia" w:eastAsia="宋体"/>
          <w:b/>
          <w:bCs w:val="0"/>
          <w:i w:val="0"/>
          <w:iCs w:val="0"/>
          <w:lang w:val="en-US" w:eastAsia="zh-CN"/>
        </w:rPr>
      </w:pPr>
      <w:r>
        <w:rPr>
          <w:rFonts w:hint="eastAsia" w:eastAsia="宋体"/>
          <w:b/>
          <w:bCs w:val="0"/>
          <w:i w:val="0"/>
          <w:iCs w:val="0"/>
          <w:lang w:val="en-US" w:eastAsia="zh-CN"/>
        </w:rPr>
        <w:t>Proposal 14: The feedback resource could be included in the CB-Msg4 or PDCCH scheduling the CB-Msg4.</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Fallback mechanism </w:t>
      </w:r>
    </w:p>
    <w:p>
      <w:pPr>
        <w:pStyle w:val="60"/>
        <w:spacing w:after="0"/>
        <w:ind w:left="0" w:firstLine="0"/>
        <w:rPr>
          <w:rFonts w:hint="default" w:eastAsia="宋体"/>
          <w:lang w:val="en-US" w:eastAsia="zh-CN"/>
        </w:rPr>
      </w:pPr>
      <w:r>
        <w:rPr>
          <w:rFonts w:hint="eastAsia" w:eastAsia="宋体"/>
          <w:lang w:val="en-US" w:eastAsia="zh-CN"/>
        </w:rPr>
        <w:t>Regarding the fallback mechanism, it is postponed to this meeting. We has agreed a per CE level re-attempt</w:t>
      </w:r>
    </w:p>
    <w:p>
      <w:pPr>
        <w:pStyle w:val="60"/>
        <w:spacing w:after="0"/>
        <w:ind w:left="0" w:firstLine="0"/>
        <w:rPr>
          <w:rFonts w:hint="eastAsia" w:eastAsia="宋体"/>
          <w:lang w:val="en-US" w:eastAsia="zh-CN"/>
        </w:rPr>
      </w:pPr>
      <w:r>
        <w:rPr>
          <w:rFonts w:hint="eastAsia" w:eastAsia="宋体"/>
          <w:lang w:val="en-US" w:eastAsia="zh-CN"/>
        </w:rPr>
        <w:t xml:space="preserve">solution, for the condition of fallback to legacy 4-step RA, we could consider that if the re-attempt at the highest CE level reaches the </w:t>
      </w:r>
      <w:r>
        <w:t>maximum re-attempt number</w:t>
      </w:r>
      <w:r>
        <w:rPr>
          <w:rFonts w:hint="eastAsia" w:eastAsia="宋体"/>
          <w:lang w:val="en-US" w:eastAsia="zh-CN"/>
        </w:rPr>
        <w:t xml:space="preserve">, then UE could initiate the legacy 4-step RA procedure. </w:t>
      </w:r>
      <w:bookmarkStart w:id="23" w:name="OLE_LINK5"/>
      <w:r>
        <w:rPr>
          <w:rFonts w:hint="eastAsia" w:eastAsia="宋体"/>
          <w:lang w:val="en-US" w:eastAsia="zh-CN"/>
        </w:rPr>
        <w:t xml:space="preserve">And a whole procedure is that firstly UE </w:t>
      </w:r>
      <w:r>
        <w:t>re-attempt</w:t>
      </w:r>
      <w:r>
        <w:rPr>
          <w:rFonts w:hint="eastAsia" w:eastAsia="宋体"/>
          <w:lang w:val="en-US" w:eastAsia="zh-CN"/>
        </w:rPr>
        <w:t xml:space="preserve"> at the current CE level until the </w:t>
      </w:r>
      <w:r>
        <w:t>maximum re-attempt number</w:t>
      </w:r>
      <w:r>
        <w:rPr>
          <w:rFonts w:hint="eastAsia" w:eastAsia="宋体"/>
          <w:lang w:val="en-US" w:eastAsia="zh-CN"/>
        </w:rPr>
        <w:t xml:space="preserve">. Then fallback to a higher CE level and continue </w:t>
      </w:r>
      <w:bookmarkStart w:id="24" w:name="OLE_LINK4"/>
      <w:r>
        <w:rPr>
          <w:rFonts w:hint="eastAsia" w:eastAsia="宋体"/>
          <w:lang w:val="en-US" w:eastAsia="zh-CN"/>
        </w:rPr>
        <w:t>re-attempt</w:t>
      </w:r>
      <w:bookmarkEnd w:id="24"/>
      <w:r>
        <w:rPr>
          <w:rFonts w:hint="eastAsia" w:eastAsia="宋体"/>
          <w:lang w:val="en-US" w:eastAsia="zh-CN"/>
        </w:rPr>
        <w:t xml:space="preserve">, until the highest CE level. And if the re-attempt at the highest CE level reaches the </w:t>
      </w:r>
      <w:r>
        <w:t>maximum re-attempt number</w:t>
      </w:r>
      <w:r>
        <w:rPr>
          <w:rFonts w:hint="eastAsia" w:eastAsia="宋体"/>
          <w:lang w:val="en-US" w:eastAsia="zh-CN"/>
        </w:rPr>
        <w:t xml:space="preserve"> but still </w:t>
      </w:r>
      <w:r>
        <w:t>contention resolution failure</w:t>
      </w:r>
      <w:r>
        <w:rPr>
          <w:rFonts w:hint="eastAsia" w:eastAsia="宋体"/>
          <w:lang w:val="en-US" w:eastAsia="zh-CN"/>
        </w:rPr>
        <w:t>, then UE could initiate the legacy 4-step RA procedure</w:t>
      </w:r>
      <w:bookmarkEnd w:id="23"/>
      <w:r>
        <w:rPr>
          <w:rFonts w:hint="eastAsia" w:eastAsia="宋体"/>
          <w:lang w:val="en-US" w:eastAsia="zh-CN"/>
        </w:rPr>
        <w:t>.</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15: UE fallback to a higher CE level due to contention resolution failure at current CE level with the maximum re-attempt number and continue re-attempt, until the highest CE level. And if the re-attempt at the highest CE level reaches the maximum re-attempt number but still contention resolution failure, then UE could initiate the legacy 4-step RA procedure.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1: Reuse existing configuration solution, that is provide maximum TBS per CE level, and whether configure same maximum TBS value for different CE level is up to network configuration.</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2: It is proposed to calculate the CB-RNTI based on the start of the time domain (N)PUSCH resource.</w:t>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Proposal 3: If window length or window periodicity is absent, it could implicitly indicated the two parameters are the same value, we could just provide some description in the field, further enhancement is not needed.</w:t>
      </w:r>
    </w:p>
    <w:p>
      <w:pPr>
        <w:pStyle w:val="60"/>
        <w:spacing w:after="0"/>
        <w:ind w:left="0" w:firstLine="0"/>
        <w:rPr>
          <w:rFonts w:hint="default" w:eastAsia="宋体"/>
          <w:b/>
          <w:bCs w:val="0"/>
          <w:i w:val="0"/>
          <w:iCs w:val="0"/>
          <w:lang w:val="en-US" w:eastAsia="zh-CN"/>
        </w:rPr>
      </w:pPr>
      <w:r>
        <w:rPr>
          <w:rFonts w:hint="eastAsia" w:eastAsiaTheme="minorEastAsia"/>
          <w:b/>
          <w:bCs/>
          <w:sz w:val="20"/>
          <w:szCs w:val="20"/>
          <w:lang w:val="en-US" w:eastAsia="zh-CN"/>
        </w:rPr>
        <w:t>Proposal 4: It is proposed that clarify the configured maximum repetition value for NB-IoT NTN firstly before discuss the issue that whether the periodicity of CB-Msg3 resource may be larger than H-SFN duration.</w:t>
      </w:r>
    </w:p>
    <w:p>
      <w:pPr>
        <w:rPr>
          <w:rFonts w:hint="default" w:eastAsia="宋体"/>
          <w:b w:val="0"/>
          <w:bCs/>
          <w:i w:val="0"/>
          <w:iCs w:val="0"/>
          <w:lang w:val="en-US" w:eastAsia="zh-CN"/>
        </w:rPr>
      </w:pPr>
      <w:r>
        <w:rPr>
          <w:rFonts w:hint="eastAsia" w:eastAsia="宋体"/>
          <w:b/>
          <w:bCs w:val="0"/>
          <w:i w:val="0"/>
          <w:iCs w:val="0"/>
          <w:lang w:val="en-US" w:eastAsia="zh-CN"/>
        </w:rPr>
        <w:t>Proposal 5: NW/UE processing time (e.g. 4 subframes) is needed to be considered for Msg4 monitoring.</w:t>
      </w:r>
    </w:p>
    <w:p>
      <w:pPr>
        <w:rPr>
          <w:rFonts w:hint="default" w:eastAsia="宋体"/>
          <w:b/>
          <w:bCs/>
          <w:lang w:val="en-US" w:eastAsia="zh-CN"/>
        </w:rPr>
      </w:pPr>
      <w:r>
        <w:rPr>
          <w:rFonts w:hint="eastAsia" w:eastAsia="宋体"/>
          <w:b/>
          <w:bCs/>
          <w:lang w:val="en-US" w:eastAsia="zh-CN"/>
        </w:rPr>
        <w:t>Observation 1: The agreed solution has some drawback that after one replica, Msg4 may successfully arrives at UE side but before the end of the Msg3 transmission window, which would lead to an increase in latency.</w:t>
      </w:r>
    </w:p>
    <w:p>
      <w:pPr>
        <w:rPr>
          <w:rFonts w:hint="eastAsia" w:eastAsia="宋体"/>
          <w:b/>
          <w:bCs w:val="0"/>
          <w:i w:val="0"/>
          <w:iCs w:val="0"/>
          <w:lang w:val="en-US" w:eastAsia="zh-CN"/>
        </w:rPr>
      </w:pPr>
      <w:r>
        <w:rPr>
          <w:rFonts w:hint="eastAsia" w:eastAsia="宋体"/>
          <w:b/>
          <w:bCs w:val="0"/>
          <w:i w:val="0"/>
          <w:iCs w:val="0"/>
          <w:lang w:val="en-US" w:eastAsia="zh-CN"/>
        </w:rPr>
        <w:t>Proposal 6: It will also be possible for the NW to configure that the Msg4 monitoring window starts in the subframe containing the last (N)PUSCH repetition of the first replica plus UE-eNB RTT as well as NW/UE processing time (If proposal 5 is supported).</w:t>
      </w:r>
    </w:p>
    <w:p>
      <w:pPr>
        <w:rPr>
          <w:rFonts w:hint="eastAsia" w:eastAsia="宋体"/>
          <w:b/>
          <w:bCs w:val="0"/>
          <w:i w:val="0"/>
          <w:iCs w:val="0"/>
          <w:lang w:val="en-US" w:eastAsia="zh-CN"/>
        </w:rPr>
      </w:pPr>
      <w:r>
        <w:rPr>
          <w:rFonts w:hint="eastAsia" w:eastAsia="宋体"/>
          <w:b/>
          <w:bCs w:val="0"/>
          <w:i w:val="0"/>
          <w:iCs w:val="0"/>
          <w:lang w:val="en-US" w:eastAsia="zh-CN"/>
        </w:rPr>
        <w:t>Proposal 7: UE prioritize Msg4 monitoring when Msg4 monitoring window overlaps with replica.</w:t>
      </w:r>
    </w:p>
    <w:p>
      <w:pPr>
        <w:rPr>
          <w:rFonts w:hint="default" w:eastAsia="宋体"/>
          <w:b w:val="0"/>
          <w:bCs/>
          <w:i w:val="0"/>
          <w:iCs w:val="0"/>
          <w:lang w:val="en-US" w:eastAsia="zh-CN"/>
        </w:rPr>
      </w:pPr>
      <w:r>
        <w:rPr>
          <w:rFonts w:hint="eastAsia" w:eastAsia="宋体"/>
          <w:b/>
          <w:bCs w:val="0"/>
          <w:i w:val="0"/>
          <w:iCs w:val="0"/>
          <w:lang w:val="en-US" w:eastAsia="zh-CN"/>
        </w:rPr>
        <w:t>Proposal 8: A CB-Msg4 without RRC message is allowed as the complete response to the CB-Msg3 in CP solution.</w:t>
      </w:r>
    </w:p>
    <w:p>
      <w:pPr>
        <w:rPr>
          <w:rFonts w:hint="eastAsia" w:eastAsia="宋体"/>
          <w:b/>
          <w:bCs w:val="0"/>
          <w:i w:val="0"/>
          <w:iCs w:val="0"/>
          <w:lang w:val="en-US" w:eastAsia="zh-CN"/>
        </w:rPr>
      </w:pPr>
      <w:r>
        <w:rPr>
          <w:rFonts w:hint="eastAsia" w:eastAsia="宋体"/>
          <w:b/>
          <w:bCs w:val="0"/>
          <w:i w:val="0"/>
          <w:iCs w:val="0"/>
          <w:lang w:val="en-US" w:eastAsia="zh-CN"/>
        </w:rPr>
        <w:t>Proposal 9: Include multiple Contention Resolution Identities corresponding to different UEs in one CB-msg4.</w:t>
      </w:r>
    </w:p>
    <w:p>
      <w:pPr>
        <w:rPr>
          <w:rFonts w:hint="default" w:eastAsia="宋体"/>
          <w:b w:val="0"/>
          <w:bCs/>
          <w:i w:val="0"/>
          <w:iCs w:val="0"/>
          <w:lang w:val="en-US" w:eastAsia="zh-CN"/>
        </w:rPr>
      </w:pPr>
      <w:r>
        <w:rPr>
          <w:rFonts w:hint="eastAsia" w:eastAsia="宋体"/>
          <w:b/>
          <w:bCs w:val="0"/>
          <w:i w:val="0"/>
          <w:iCs w:val="0"/>
          <w:lang w:val="en-US" w:eastAsia="zh-CN"/>
        </w:rPr>
        <w:t>Proposal 10: Reuse the TAC MAC CE to provide the timing alignment information.</w:t>
      </w:r>
    </w:p>
    <w:p>
      <w:pPr>
        <w:ind w:firstLine="0" w:firstLineChars="0"/>
        <w:rPr>
          <w:rFonts w:hint="eastAsia" w:eastAsia="宋体"/>
          <w:b/>
          <w:bCs w:val="0"/>
          <w:i w:val="0"/>
          <w:iCs w:val="0"/>
          <w:lang w:val="en-US" w:eastAsia="zh-CN"/>
        </w:rPr>
      </w:pPr>
      <w:r>
        <w:rPr>
          <w:rFonts w:hint="eastAsia" w:eastAsia="宋体"/>
          <w:b/>
          <w:bCs w:val="0"/>
          <w:i w:val="0"/>
          <w:iCs w:val="0"/>
          <w:lang w:val="en-US" w:eastAsia="zh-CN"/>
        </w:rPr>
        <w:t>Proposal 11: It is proposed to convey CB-Msg4, e.g., the UE Contention Resolution Identity information, C-RNTI, via MAC CE, rather than RRC signaling.</w:t>
      </w:r>
    </w:p>
    <w:p>
      <w:pPr>
        <w:ind w:firstLine="0" w:firstLineChars="0"/>
        <w:rPr>
          <w:rFonts w:hint="default" w:eastAsia="宋体"/>
          <w:b/>
          <w:bCs w:val="0"/>
          <w:i w:val="0"/>
          <w:iCs w:val="0"/>
          <w:lang w:val="en-US" w:eastAsia="zh-CN"/>
        </w:rPr>
      </w:pPr>
      <w:r>
        <w:rPr>
          <w:rFonts w:hint="eastAsia" w:eastAsia="宋体"/>
          <w:b/>
          <w:bCs w:val="0"/>
          <w:i w:val="0"/>
          <w:iCs w:val="0"/>
          <w:lang w:val="en-US" w:eastAsia="zh-CN"/>
        </w:rPr>
        <w:t>Proposal 12: The CB-Msg4 MAC PDU would have variable size and no padding bits, and each MAC CE consists of CRID MAC CE and/or TAC MAC CE and/or C-RNTI MAC CE for a specific UE.</w:t>
      </w:r>
    </w:p>
    <w:p>
      <w:pPr>
        <w:rPr>
          <w:rFonts w:hint="eastAsia" w:eastAsia="宋体"/>
          <w:b/>
          <w:bCs w:val="0"/>
          <w:i w:val="0"/>
          <w:iCs w:val="0"/>
          <w:lang w:val="en-US" w:eastAsia="zh-CN"/>
        </w:rPr>
      </w:pPr>
      <w:r>
        <w:rPr>
          <w:rFonts w:hint="eastAsia" w:eastAsia="宋体"/>
          <w:b/>
          <w:bCs w:val="0"/>
          <w:i w:val="0"/>
          <w:iCs w:val="0"/>
          <w:lang w:val="en-US" w:eastAsia="zh-CN"/>
        </w:rPr>
        <w:t>Proposal 13: It is proposed that provide HARQ ACK per UE corresponding to the successful reception UE to the network.</w:t>
      </w:r>
    </w:p>
    <w:p>
      <w:pPr>
        <w:rPr>
          <w:rFonts w:hint="eastAsia" w:eastAsia="宋体"/>
          <w:b/>
          <w:bCs w:val="0"/>
          <w:i w:val="0"/>
          <w:iCs w:val="0"/>
          <w:lang w:val="en-US" w:eastAsia="zh-CN"/>
        </w:rPr>
      </w:pPr>
      <w:r>
        <w:rPr>
          <w:rFonts w:hint="eastAsia" w:eastAsia="宋体"/>
          <w:b/>
          <w:bCs w:val="0"/>
          <w:i w:val="0"/>
          <w:iCs w:val="0"/>
          <w:lang w:val="en-US" w:eastAsia="zh-CN"/>
        </w:rPr>
        <w:t>Proposal 14: The feedback resource could be included in the CB-Msg4 or PDCCH scheduling the CB-Msg4.</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Proposal 15: UE fallback to a higher CE level due to contention resolution failure at current CE level with the maximum re-attempt number and continue re-attempt, until the highest CE level. And if the re-attempt at the highest CE level reaches the maximum re-attempt number but still contention resolution failure, then UE could initiate the legacy 4-step RA procedure.</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rPr>
          <w:rFonts w:hint="eastAsia"/>
          <w:sz w:val="20"/>
          <w:szCs w:val="20"/>
        </w:rPr>
      </w:pPr>
      <w:bookmarkStart w:id="25" w:name="_In-sequence_SDU_delivery"/>
      <w:bookmarkEnd w:id="25"/>
      <w:r>
        <w:rPr>
          <w:rFonts w:hint="eastAsia"/>
          <w:sz w:val="20"/>
          <w:szCs w:val="20"/>
        </w:rPr>
        <w:t>R2-129bis NR-NTN-IoT-NTN (Sergio)_ EOM</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073A8"/>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4AC"/>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4AF"/>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1AB"/>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A44F2"/>
    <w:rsid w:val="015B631E"/>
    <w:rsid w:val="015E6B3B"/>
    <w:rsid w:val="016318F9"/>
    <w:rsid w:val="017A73D0"/>
    <w:rsid w:val="018248D2"/>
    <w:rsid w:val="018E0749"/>
    <w:rsid w:val="019A10AD"/>
    <w:rsid w:val="01BE63F0"/>
    <w:rsid w:val="01BF172D"/>
    <w:rsid w:val="01C87062"/>
    <w:rsid w:val="01DC28F9"/>
    <w:rsid w:val="01E74520"/>
    <w:rsid w:val="01E91E6C"/>
    <w:rsid w:val="02252FA1"/>
    <w:rsid w:val="022F4B03"/>
    <w:rsid w:val="026918FA"/>
    <w:rsid w:val="02744528"/>
    <w:rsid w:val="02877C19"/>
    <w:rsid w:val="02883D06"/>
    <w:rsid w:val="028D67E7"/>
    <w:rsid w:val="02960B8F"/>
    <w:rsid w:val="02CC0A1F"/>
    <w:rsid w:val="02D27F6C"/>
    <w:rsid w:val="03032BFE"/>
    <w:rsid w:val="033159F7"/>
    <w:rsid w:val="035845AA"/>
    <w:rsid w:val="03A11802"/>
    <w:rsid w:val="03C4291F"/>
    <w:rsid w:val="03F47F88"/>
    <w:rsid w:val="0416334A"/>
    <w:rsid w:val="047B67D9"/>
    <w:rsid w:val="048A5003"/>
    <w:rsid w:val="04972CE9"/>
    <w:rsid w:val="04A13B04"/>
    <w:rsid w:val="04B403C6"/>
    <w:rsid w:val="04BC080F"/>
    <w:rsid w:val="04BF107F"/>
    <w:rsid w:val="04D25727"/>
    <w:rsid w:val="04DA176A"/>
    <w:rsid w:val="04F07943"/>
    <w:rsid w:val="04F50E2F"/>
    <w:rsid w:val="051D3A75"/>
    <w:rsid w:val="05606A49"/>
    <w:rsid w:val="05983EBC"/>
    <w:rsid w:val="05A35E9B"/>
    <w:rsid w:val="06077EDA"/>
    <w:rsid w:val="06147CD7"/>
    <w:rsid w:val="06254DA5"/>
    <w:rsid w:val="06261BBF"/>
    <w:rsid w:val="0654248D"/>
    <w:rsid w:val="06565EAE"/>
    <w:rsid w:val="06724B04"/>
    <w:rsid w:val="06D511C9"/>
    <w:rsid w:val="06FB0D1A"/>
    <w:rsid w:val="07046057"/>
    <w:rsid w:val="078B43FE"/>
    <w:rsid w:val="078C1F33"/>
    <w:rsid w:val="07B241B1"/>
    <w:rsid w:val="07B959B1"/>
    <w:rsid w:val="07BD374D"/>
    <w:rsid w:val="07E007E1"/>
    <w:rsid w:val="07E769A5"/>
    <w:rsid w:val="07EF7893"/>
    <w:rsid w:val="08350D3C"/>
    <w:rsid w:val="083F0917"/>
    <w:rsid w:val="0841118C"/>
    <w:rsid w:val="08AA4C4F"/>
    <w:rsid w:val="08AF444E"/>
    <w:rsid w:val="08D13662"/>
    <w:rsid w:val="08F65DA6"/>
    <w:rsid w:val="09133D3D"/>
    <w:rsid w:val="09265392"/>
    <w:rsid w:val="09404A17"/>
    <w:rsid w:val="09445DC6"/>
    <w:rsid w:val="099F3AB4"/>
    <w:rsid w:val="09BB5B6F"/>
    <w:rsid w:val="09BD14D1"/>
    <w:rsid w:val="09E47F26"/>
    <w:rsid w:val="09F46CE4"/>
    <w:rsid w:val="0A1A51CE"/>
    <w:rsid w:val="0A3F21EB"/>
    <w:rsid w:val="0A5E59A5"/>
    <w:rsid w:val="0A9049CA"/>
    <w:rsid w:val="0A9740DA"/>
    <w:rsid w:val="0AA40C7E"/>
    <w:rsid w:val="0ABF444C"/>
    <w:rsid w:val="0ACC0F45"/>
    <w:rsid w:val="0ACC7712"/>
    <w:rsid w:val="0B263982"/>
    <w:rsid w:val="0B4A1814"/>
    <w:rsid w:val="0B510D2F"/>
    <w:rsid w:val="0B5B0FE9"/>
    <w:rsid w:val="0B767B3C"/>
    <w:rsid w:val="0BC00CC2"/>
    <w:rsid w:val="0BC8278A"/>
    <w:rsid w:val="0BCF37C5"/>
    <w:rsid w:val="0BD60B5C"/>
    <w:rsid w:val="0C0E133A"/>
    <w:rsid w:val="0C4B2410"/>
    <w:rsid w:val="0C583F4F"/>
    <w:rsid w:val="0C984883"/>
    <w:rsid w:val="0CAE5B2E"/>
    <w:rsid w:val="0CB9526E"/>
    <w:rsid w:val="0CCB1DB0"/>
    <w:rsid w:val="0CD409FF"/>
    <w:rsid w:val="0D154957"/>
    <w:rsid w:val="0D4603FC"/>
    <w:rsid w:val="0D524167"/>
    <w:rsid w:val="0D587FCA"/>
    <w:rsid w:val="0D681ED9"/>
    <w:rsid w:val="0D6C179F"/>
    <w:rsid w:val="0DA013F6"/>
    <w:rsid w:val="0DC805D0"/>
    <w:rsid w:val="0DDB664A"/>
    <w:rsid w:val="0DEF4D1F"/>
    <w:rsid w:val="0DF76F61"/>
    <w:rsid w:val="0E336CD8"/>
    <w:rsid w:val="0E5E559E"/>
    <w:rsid w:val="0E794941"/>
    <w:rsid w:val="0E891356"/>
    <w:rsid w:val="0E997EF0"/>
    <w:rsid w:val="0E9F5DF3"/>
    <w:rsid w:val="0EC440FF"/>
    <w:rsid w:val="0EF139CD"/>
    <w:rsid w:val="0F20565C"/>
    <w:rsid w:val="0F347D85"/>
    <w:rsid w:val="0F54512E"/>
    <w:rsid w:val="0F583308"/>
    <w:rsid w:val="0F677C8C"/>
    <w:rsid w:val="0FB354FB"/>
    <w:rsid w:val="0FCC0A5A"/>
    <w:rsid w:val="0FE0018D"/>
    <w:rsid w:val="0FE60171"/>
    <w:rsid w:val="0FF525AC"/>
    <w:rsid w:val="0FF56E7B"/>
    <w:rsid w:val="101429FA"/>
    <w:rsid w:val="10221AC0"/>
    <w:rsid w:val="108131DD"/>
    <w:rsid w:val="108B7105"/>
    <w:rsid w:val="109D3DB9"/>
    <w:rsid w:val="10A83D36"/>
    <w:rsid w:val="10D43ED3"/>
    <w:rsid w:val="11043CD0"/>
    <w:rsid w:val="110F10D1"/>
    <w:rsid w:val="114015F3"/>
    <w:rsid w:val="118D209C"/>
    <w:rsid w:val="11B82D63"/>
    <w:rsid w:val="11BC1B28"/>
    <w:rsid w:val="11C5063A"/>
    <w:rsid w:val="11D1013A"/>
    <w:rsid w:val="123A4B72"/>
    <w:rsid w:val="123B45F5"/>
    <w:rsid w:val="126740CC"/>
    <w:rsid w:val="12980C87"/>
    <w:rsid w:val="12B27083"/>
    <w:rsid w:val="12BA7EC6"/>
    <w:rsid w:val="12C17224"/>
    <w:rsid w:val="12D20EAC"/>
    <w:rsid w:val="12E13527"/>
    <w:rsid w:val="13116F0E"/>
    <w:rsid w:val="13132FCE"/>
    <w:rsid w:val="13420F11"/>
    <w:rsid w:val="134A0035"/>
    <w:rsid w:val="135C7F4F"/>
    <w:rsid w:val="1382544E"/>
    <w:rsid w:val="13997B36"/>
    <w:rsid w:val="14093E0E"/>
    <w:rsid w:val="141B1C76"/>
    <w:rsid w:val="14554736"/>
    <w:rsid w:val="147F5DFE"/>
    <w:rsid w:val="149D38A2"/>
    <w:rsid w:val="14A20FFB"/>
    <w:rsid w:val="14B82DC6"/>
    <w:rsid w:val="14C758A8"/>
    <w:rsid w:val="153214F9"/>
    <w:rsid w:val="153372CB"/>
    <w:rsid w:val="15C978C2"/>
    <w:rsid w:val="16150148"/>
    <w:rsid w:val="16364236"/>
    <w:rsid w:val="16563130"/>
    <w:rsid w:val="169343E9"/>
    <w:rsid w:val="16A42650"/>
    <w:rsid w:val="16AA08E2"/>
    <w:rsid w:val="16B421B4"/>
    <w:rsid w:val="16E648E1"/>
    <w:rsid w:val="16E779EB"/>
    <w:rsid w:val="16F24CA6"/>
    <w:rsid w:val="171A035F"/>
    <w:rsid w:val="171B31CF"/>
    <w:rsid w:val="17463BEB"/>
    <w:rsid w:val="177E36D0"/>
    <w:rsid w:val="179450F0"/>
    <w:rsid w:val="17945CA4"/>
    <w:rsid w:val="17B9283A"/>
    <w:rsid w:val="17DE2421"/>
    <w:rsid w:val="180E362D"/>
    <w:rsid w:val="181B2E1C"/>
    <w:rsid w:val="1831173C"/>
    <w:rsid w:val="18571522"/>
    <w:rsid w:val="18571828"/>
    <w:rsid w:val="18787128"/>
    <w:rsid w:val="18B278BB"/>
    <w:rsid w:val="18B9619D"/>
    <w:rsid w:val="18E402E6"/>
    <w:rsid w:val="18FA292B"/>
    <w:rsid w:val="190A668D"/>
    <w:rsid w:val="191242AE"/>
    <w:rsid w:val="192472E7"/>
    <w:rsid w:val="195B3A6D"/>
    <w:rsid w:val="19766DFD"/>
    <w:rsid w:val="19AC5C42"/>
    <w:rsid w:val="19BC1AC5"/>
    <w:rsid w:val="19D92839"/>
    <w:rsid w:val="1A097878"/>
    <w:rsid w:val="1A201089"/>
    <w:rsid w:val="1A330485"/>
    <w:rsid w:val="1A520606"/>
    <w:rsid w:val="1A8123C9"/>
    <w:rsid w:val="1A913825"/>
    <w:rsid w:val="1A937926"/>
    <w:rsid w:val="1AA366F2"/>
    <w:rsid w:val="1AA72145"/>
    <w:rsid w:val="1AC82085"/>
    <w:rsid w:val="1ACC411C"/>
    <w:rsid w:val="1AE060D9"/>
    <w:rsid w:val="1AEF5DBD"/>
    <w:rsid w:val="1B244200"/>
    <w:rsid w:val="1B423649"/>
    <w:rsid w:val="1B510746"/>
    <w:rsid w:val="1B6D3DE5"/>
    <w:rsid w:val="1B7D0451"/>
    <w:rsid w:val="1B885520"/>
    <w:rsid w:val="1BA24967"/>
    <w:rsid w:val="1BD95F94"/>
    <w:rsid w:val="1BDA5141"/>
    <w:rsid w:val="1C227D6B"/>
    <w:rsid w:val="1C3D1CD0"/>
    <w:rsid w:val="1C5906B1"/>
    <w:rsid w:val="1C5E7298"/>
    <w:rsid w:val="1C6A380D"/>
    <w:rsid w:val="1C7406F9"/>
    <w:rsid w:val="1C851710"/>
    <w:rsid w:val="1C917FBA"/>
    <w:rsid w:val="1C975FDE"/>
    <w:rsid w:val="1CE6681A"/>
    <w:rsid w:val="1CEC1A8F"/>
    <w:rsid w:val="1D080ABD"/>
    <w:rsid w:val="1D232F19"/>
    <w:rsid w:val="1D33546C"/>
    <w:rsid w:val="1D5109FF"/>
    <w:rsid w:val="1D586DE4"/>
    <w:rsid w:val="1DAF6046"/>
    <w:rsid w:val="1DBA5005"/>
    <w:rsid w:val="1DD14FB1"/>
    <w:rsid w:val="1DDD518B"/>
    <w:rsid w:val="1E1507D7"/>
    <w:rsid w:val="1E3072B7"/>
    <w:rsid w:val="1E3A3085"/>
    <w:rsid w:val="1E403C53"/>
    <w:rsid w:val="1EA20D4A"/>
    <w:rsid w:val="1EAA6DF5"/>
    <w:rsid w:val="1ECC19F8"/>
    <w:rsid w:val="1EFF6958"/>
    <w:rsid w:val="1F0926FA"/>
    <w:rsid w:val="1F0A1209"/>
    <w:rsid w:val="1F5D2ECE"/>
    <w:rsid w:val="1F734328"/>
    <w:rsid w:val="1F837506"/>
    <w:rsid w:val="1FA11974"/>
    <w:rsid w:val="1FAE283E"/>
    <w:rsid w:val="1FB32543"/>
    <w:rsid w:val="1FC14404"/>
    <w:rsid w:val="1FC34EDD"/>
    <w:rsid w:val="20203DE8"/>
    <w:rsid w:val="2031215C"/>
    <w:rsid w:val="203E0B35"/>
    <w:rsid w:val="204E000A"/>
    <w:rsid w:val="20764B90"/>
    <w:rsid w:val="20955704"/>
    <w:rsid w:val="20AA6407"/>
    <w:rsid w:val="20DB7C51"/>
    <w:rsid w:val="20E9518E"/>
    <w:rsid w:val="20E96FA9"/>
    <w:rsid w:val="20FE42D5"/>
    <w:rsid w:val="211313D4"/>
    <w:rsid w:val="21211C03"/>
    <w:rsid w:val="21234291"/>
    <w:rsid w:val="21CB1EFE"/>
    <w:rsid w:val="21E52206"/>
    <w:rsid w:val="21F86645"/>
    <w:rsid w:val="228C2EBD"/>
    <w:rsid w:val="22B67B93"/>
    <w:rsid w:val="22C4562D"/>
    <w:rsid w:val="22ED3D4D"/>
    <w:rsid w:val="23144387"/>
    <w:rsid w:val="234E7F45"/>
    <w:rsid w:val="23686144"/>
    <w:rsid w:val="23734838"/>
    <w:rsid w:val="239A17D4"/>
    <w:rsid w:val="239F51B6"/>
    <w:rsid w:val="23A25387"/>
    <w:rsid w:val="23B53D5F"/>
    <w:rsid w:val="23EC4846"/>
    <w:rsid w:val="23FE088F"/>
    <w:rsid w:val="241B2FD5"/>
    <w:rsid w:val="241B76CB"/>
    <w:rsid w:val="242445BB"/>
    <w:rsid w:val="242D2419"/>
    <w:rsid w:val="243F039F"/>
    <w:rsid w:val="245B6D34"/>
    <w:rsid w:val="24641BC2"/>
    <w:rsid w:val="24746E7E"/>
    <w:rsid w:val="24A52F19"/>
    <w:rsid w:val="24A83609"/>
    <w:rsid w:val="24AE0DF0"/>
    <w:rsid w:val="24B5447A"/>
    <w:rsid w:val="24B82068"/>
    <w:rsid w:val="24E10292"/>
    <w:rsid w:val="25043CC9"/>
    <w:rsid w:val="251B6678"/>
    <w:rsid w:val="253F619D"/>
    <w:rsid w:val="25B32998"/>
    <w:rsid w:val="25D913C5"/>
    <w:rsid w:val="25F5280B"/>
    <w:rsid w:val="260F2F48"/>
    <w:rsid w:val="26164BD6"/>
    <w:rsid w:val="26281CED"/>
    <w:rsid w:val="265D0D96"/>
    <w:rsid w:val="267E798D"/>
    <w:rsid w:val="269447EB"/>
    <w:rsid w:val="26996738"/>
    <w:rsid w:val="26A07F46"/>
    <w:rsid w:val="26A83741"/>
    <w:rsid w:val="26B3451E"/>
    <w:rsid w:val="26D47A62"/>
    <w:rsid w:val="26DF133E"/>
    <w:rsid w:val="270B158D"/>
    <w:rsid w:val="27306E68"/>
    <w:rsid w:val="27606908"/>
    <w:rsid w:val="276D70AB"/>
    <w:rsid w:val="277E77C1"/>
    <w:rsid w:val="27936CC4"/>
    <w:rsid w:val="27AE47D9"/>
    <w:rsid w:val="27BA14D2"/>
    <w:rsid w:val="27E26E59"/>
    <w:rsid w:val="27FF2871"/>
    <w:rsid w:val="2809471B"/>
    <w:rsid w:val="28165B67"/>
    <w:rsid w:val="281C1CDD"/>
    <w:rsid w:val="28255BB3"/>
    <w:rsid w:val="282B0C73"/>
    <w:rsid w:val="285478B9"/>
    <w:rsid w:val="28603CA4"/>
    <w:rsid w:val="287D5E75"/>
    <w:rsid w:val="28853060"/>
    <w:rsid w:val="28901C9C"/>
    <w:rsid w:val="28AD0B61"/>
    <w:rsid w:val="29395F5F"/>
    <w:rsid w:val="29423CBE"/>
    <w:rsid w:val="29CD3FA9"/>
    <w:rsid w:val="2A1862C4"/>
    <w:rsid w:val="2A216EA5"/>
    <w:rsid w:val="2A4B23FB"/>
    <w:rsid w:val="2A4E733E"/>
    <w:rsid w:val="2A552F13"/>
    <w:rsid w:val="2A683743"/>
    <w:rsid w:val="2AB1519A"/>
    <w:rsid w:val="2AC455D6"/>
    <w:rsid w:val="2AC82235"/>
    <w:rsid w:val="2ADF5799"/>
    <w:rsid w:val="2AE33A7E"/>
    <w:rsid w:val="2AE33B5B"/>
    <w:rsid w:val="2AF0613E"/>
    <w:rsid w:val="2B083F92"/>
    <w:rsid w:val="2B542A45"/>
    <w:rsid w:val="2B7E102C"/>
    <w:rsid w:val="2BAA7CD5"/>
    <w:rsid w:val="2BAB4C9B"/>
    <w:rsid w:val="2BB96BD3"/>
    <w:rsid w:val="2BBD0B4F"/>
    <w:rsid w:val="2BC72D99"/>
    <w:rsid w:val="2BE54292"/>
    <w:rsid w:val="2BED67F1"/>
    <w:rsid w:val="2BF75779"/>
    <w:rsid w:val="2BFA63F7"/>
    <w:rsid w:val="2BFC2B9D"/>
    <w:rsid w:val="2C285659"/>
    <w:rsid w:val="2C2D46CF"/>
    <w:rsid w:val="2C386CC6"/>
    <w:rsid w:val="2C9F2631"/>
    <w:rsid w:val="2CA75769"/>
    <w:rsid w:val="2CAF71DE"/>
    <w:rsid w:val="2CF51ED1"/>
    <w:rsid w:val="2CF92978"/>
    <w:rsid w:val="2CFA23BD"/>
    <w:rsid w:val="2CFC1EA5"/>
    <w:rsid w:val="2D1D15EF"/>
    <w:rsid w:val="2D285AA4"/>
    <w:rsid w:val="2D357D16"/>
    <w:rsid w:val="2D3B228A"/>
    <w:rsid w:val="2D49791E"/>
    <w:rsid w:val="2D5923F4"/>
    <w:rsid w:val="2D8523AE"/>
    <w:rsid w:val="2D9E1569"/>
    <w:rsid w:val="2D9F7C96"/>
    <w:rsid w:val="2DB6192E"/>
    <w:rsid w:val="2DBE4358"/>
    <w:rsid w:val="2DF36570"/>
    <w:rsid w:val="2E077198"/>
    <w:rsid w:val="2E103F98"/>
    <w:rsid w:val="2E1E32C5"/>
    <w:rsid w:val="2E32053F"/>
    <w:rsid w:val="2EB775B3"/>
    <w:rsid w:val="2ECD5251"/>
    <w:rsid w:val="2EE85B84"/>
    <w:rsid w:val="2EE962FC"/>
    <w:rsid w:val="2EF94A67"/>
    <w:rsid w:val="2EFC31BC"/>
    <w:rsid w:val="2F2F4C2C"/>
    <w:rsid w:val="2F3D4E71"/>
    <w:rsid w:val="2FE0477A"/>
    <w:rsid w:val="30296190"/>
    <w:rsid w:val="302E07AF"/>
    <w:rsid w:val="305B1715"/>
    <w:rsid w:val="306F1C32"/>
    <w:rsid w:val="30866EAA"/>
    <w:rsid w:val="30946552"/>
    <w:rsid w:val="309E20B5"/>
    <w:rsid w:val="30F3431F"/>
    <w:rsid w:val="311B0263"/>
    <w:rsid w:val="31503E5A"/>
    <w:rsid w:val="316D7D0D"/>
    <w:rsid w:val="31985671"/>
    <w:rsid w:val="319D3380"/>
    <w:rsid w:val="31AE180F"/>
    <w:rsid w:val="31B859A2"/>
    <w:rsid w:val="32345EC8"/>
    <w:rsid w:val="325A5477"/>
    <w:rsid w:val="3262022D"/>
    <w:rsid w:val="32680122"/>
    <w:rsid w:val="326B2AB6"/>
    <w:rsid w:val="32951F88"/>
    <w:rsid w:val="32A942B0"/>
    <w:rsid w:val="32E00B45"/>
    <w:rsid w:val="32F13120"/>
    <w:rsid w:val="33193629"/>
    <w:rsid w:val="333000CE"/>
    <w:rsid w:val="333663A2"/>
    <w:rsid w:val="335B55F1"/>
    <w:rsid w:val="335B7C59"/>
    <w:rsid w:val="33863C3A"/>
    <w:rsid w:val="33A81036"/>
    <w:rsid w:val="33C65D7B"/>
    <w:rsid w:val="33E26367"/>
    <w:rsid w:val="33F614DE"/>
    <w:rsid w:val="34056B80"/>
    <w:rsid w:val="341821F3"/>
    <w:rsid w:val="34207E90"/>
    <w:rsid w:val="342C61EA"/>
    <w:rsid w:val="344E25FB"/>
    <w:rsid w:val="3463411E"/>
    <w:rsid w:val="34914DCA"/>
    <w:rsid w:val="34BC2DB9"/>
    <w:rsid w:val="34C07CB8"/>
    <w:rsid w:val="34C6331F"/>
    <w:rsid w:val="34D57E3D"/>
    <w:rsid w:val="34D95BB9"/>
    <w:rsid w:val="34F07737"/>
    <w:rsid w:val="34F54AEF"/>
    <w:rsid w:val="34F97D00"/>
    <w:rsid w:val="35050B53"/>
    <w:rsid w:val="354D014F"/>
    <w:rsid w:val="35502BD2"/>
    <w:rsid w:val="356154A3"/>
    <w:rsid w:val="35821F4C"/>
    <w:rsid w:val="35A10D2D"/>
    <w:rsid w:val="35A35F0C"/>
    <w:rsid w:val="35A43DB0"/>
    <w:rsid w:val="35C34250"/>
    <w:rsid w:val="35D052C3"/>
    <w:rsid w:val="360F7F4E"/>
    <w:rsid w:val="361C2353"/>
    <w:rsid w:val="3635547B"/>
    <w:rsid w:val="365C6586"/>
    <w:rsid w:val="3663541C"/>
    <w:rsid w:val="366D52F6"/>
    <w:rsid w:val="36734998"/>
    <w:rsid w:val="36746B61"/>
    <w:rsid w:val="368107EA"/>
    <w:rsid w:val="368A2619"/>
    <w:rsid w:val="36A9407C"/>
    <w:rsid w:val="36CA7953"/>
    <w:rsid w:val="36EB7395"/>
    <w:rsid w:val="36FA1D41"/>
    <w:rsid w:val="37164985"/>
    <w:rsid w:val="37A04752"/>
    <w:rsid w:val="37C2178A"/>
    <w:rsid w:val="37D61EDD"/>
    <w:rsid w:val="37E26F6D"/>
    <w:rsid w:val="37E93248"/>
    <w:rsid w:val="37F97B97"/>
    <w:rsid w:val="38002E12"/>
    <w:rsid w:val="380411EC"/>
    <w:rsid w:val="38076DFF"/>
    <w:rsid w:val="380C1A90"/>
    <w:rsid w:val="3829480D"/>
    <w:rsid w:val="383529C2"/>
    <w:rsid w:val="383C5BD0"/>
    <w:rsid w:val="38536D3F"/>
    <w:rsid w:val="387B61F0"/>
    <w:rsid w:val="387D26D9"/>
    <w:rsid w:val="388727CC"/>
    <w:rsid w:val="38922D5C"/>
    <w:rsid w:val="38CE22F4"/>
    <w:rsid w:val="39024B57"/>
    <w:rsid w:val="390C2363"/>
    <w:rsid w:val="392B32DA"/>
    <w:rsid w:val="39804845"/>
    <w:rsid w:val="39C504E0"/>
    <w:rsid w:val="39DB3CB0"/>
    <w:rsid w:val="3A02147B"/>
    <w:rsid w:val="3A06167E"/>
    <w:rsid w:val="3A3665DD"/>
    <w:rsid w:val="3A661625"/>
    <w:rsid w:val="3A6F42D5"/>
    <w:rsid w:val="3A82293D"/>
    <w:rsid w:val="3A8F59B9"/>
    <w:rsid w:val="3A9E2AD9"/>
    <w:rsid w:val="3AC57875"/>
    <w:rsid w:val="3AE305E5"/>
    <w:rsid w:val="3AE309A9"/>
    <w:rsid w:val="3AEF40DA"/>
    <w:rsid w:val="3B596DF7"/>
    <w:rsid w:val="3BB05F4E"/>
    <w:rsid w:val="3BC23F1A"/>
    <w:rsid w:val="3BC52C1E"/>
    <w:rsid w:val="3BC84906"/>
    <w:rsid w:val="3BCC6DCC"/>
    <w:rsid w:val="3BD263CF"/>
    <w:rsid w:val="3C1C6AA4"/>
    <w:rsid w:val="3C2A7289"/>
    <w:rsid w:val="3C5503C9"/>
    <w:rsid w:val="3C6D30EA"/>
    <w:rsid w:val="3C6D47EB"/>
    <w:rsid w:val="3C9A7896"/>
    <w:rsid w:val="3CCB7AFB"/>
    <w:rsid w:val="3CCD42A3"/>
    <w:rsid w:val="3CD8469E"/>
    <w:rsid w:val="3CE24E25"/>
    <w:rsid w:val="3D1C5375"/>
    <w:rsid w:val="3D2C7D07"/>
    <w:rsid w:val="3D2E7413"/>
    <w:rsid w:val="3D406D01"/>
    <w:rsid w:val="3D4E0A24"/>
    <w:rsid w:val="3D5934AC"/>
    <w:rsid w:val="3D966C01"/>
    <w:rsid w:val="3DA51E2F"/>
    <w:rsid w:val="3DAD422D"/>
    <w:rsid w:val="3DB43891"/>
    <w:rsid w:val="3DCE20C0"/>
    <w:rsid w:val="3E0B7BD9"/>
    <w:rsid w:val="3E267F59"/>
    <w:rsid w:val="3E4456FC"/>
    <w:rsid w:val="3E6D4B50"/>
    <w:rsid w:val="3EA877DC"/>
    <w:rsid w:val="3ECD0998"/>
    <w:rsid w:val="3F1E12A1"/>
    <w:rsid w:val="3F1F34C2"/>
    <w:rsid w:val="3F7117D8"/>
    <w:rsid w:val="3F71199A"/>
    <w:rsid w:val="3FBC4AE3"/>
    <w:rsid w:val="3FDA7C86"/>
    <w:rsid w:val="3FEB0FB3"/>
    <w:rsid w:val="40325295"/>
    <w:rsid w:val="407C021F"/>
    <w:rsid w:val="40CC3888"/>
    <w:rsid w:val="40F33173"/>
    <w:rsid w:val="40F82E28"/>
    <w:rsid w:val="40FD409F"/>
    <w:rsid w:val="41585AC3"/>
    <w:rsid w:val="41710521"/>
    <w:rsid w:val="41907B84"/>
    <w:rsid w:val="41B34CCB"/>
    <w:rsid w:val="41C87C60"/>
    <w:rsid w:val="41C96466"/>
    <w:rsid w:val="41CB3970"/>
    <w:rsid w:val="41F85DEA"/>
    <w:rsid w:val="420610DF"/>
    <w:rsid w:val="426E0BA8"/>
    <w:rsid w:val="429544E1"/>
    <w:rsid w:val="42CE6929"/>
    <w:rsid w:val="42D2035F"/>
    <w:rsid w:val="42F71CEC"/>
    <w:rsid w:val="430879DC"/>
    <w:rsid w:val="431A7D55"/>
    <w:rsid w:val="43A77C24"/>
    <w:rsid w:val="43C65B01"/>
    <w:rsid w:val="43DF4E15"/>
    <w:rsid w:val="43E53BCD"/>
    <w:rsid w:val="43F03364"/>
    <w:rsid w:val="443B107F"/>
    <w:rsid w:val="44776D6B"/>
    <w:rsid w:val="44843D36"/>
    <w:rsid w:val="448C5AFF"/>
    <w:rsid w:val="44B14540"/>
    <w:rsid w:val="44BA04B8"/>
    <w:rsid w:val="44BA7E1E"/>
    <w:rsid w:val="44BE79C3"/>
    <w:rsid w:val="44FC1813"/>
    <w:rsid w:val="452420E2"/>
    <w:rsid w:val="4535668D"/>
    <w:rsid w:val="45394DB9"/>
    <w:rsid w:val="45445D92"/>
    <w:rsid w:val="455340E3"/>
    <w:rsid w:val="45711C90"/>
    <w:rsid w:val="45B126DA"/>
    <w:rsid w:val="45CA31DA"/>
    <w:rsid w:val="45D07D13"/>
    <w:rsid w:val="45D50D55"/>
    <w:rsid w:val="45EC6821"/>
    <w:rsid w:val="45F303D0"/>
    <w:rsid w:val="45F84858"/>
    <w:rsid w:val="45FA5E10"/>
    <w:rsid w:val="461C7CAF"/>
    <w:rsid w:val="462356B3"/>
    <w:rsid w:val="464004CF"/>
    <w:rsid w:val="4673772B"/>
    <w:rsid w:val="46A55352"/>
    <w:rsid w:val="46AD4DCD"/>
    <w:rsid w:val="46B51FCF"/>
    <w:rsid w:val="46BA0199"/>
    <w:rsid w:val="46FF6AF5"/>
    <w:rsid w:val="47062A9A"/>
    <w:rsid w:val="47105324"/>
    <w:rsid w:val="47344E1D"/>
    <w:rsid w:val="47472660"/>
    <w:rsid w:val="476E313F"/>
    <w:rsid w:val="47993F84"/>
    <w:rsid w:val="47BD666C"/>
    <w:rsid w:val="47DB6CDA"/>
    <w:rsid w:val="480A17DC"/>
    <w:rsid w:val="48200E57"/>
    <w:rsid w:val="4896658D"/>
    <w:rsid w:val="489E3831"/>
    <w:rsid w:val="48B82362"/>
    <w:rsid w:val="48C74591"/>
    <w:rsid w:val="48F324BB"/>
    <w:rsid w:val="496B7967"/>
    <w:rsid w:val="497F7FCC"/>
    <w:rsid w:val="49B17433"/>
    <w:rsid w:val="49BB5658"/>
    <w:rsid w:val="4A284A82"/>
    <w:rsid w:val="4A37434D"/>
    <w:rsid w:val="4A662E1D"/>
    <w:rsid w:val="4A7E32B4"/>
    <w:rsid w:val="4A87256B"/>
    <w:rsid w:val="4A984665"/>
    <w:rsid w:val="4AF07359"/>
    <w:rsid w:val="4AFC533A"/>
    <w:rsid w:val="4B064DD3"/>
    <w:rsid w:val="4B124769"/>
    <w:rsid w:val="4B1367B9"/>
    <w:rsid w:val="4B1A6B3E"/>
    <w:rsid w:val="4B310836"/>
    <w:rsid w:val="4B316DE7"/>
    <w:rsid w:val="4B565C38"/>
    <w:rsid w:val="4B6C530A"/>
    <w:rsid w:val="4B6D7831"/>
    <w:rsid w:val="4B6F0508"/>
    <w:rsid w:val="4B8D0855"/>
    <w:rsid w:val="4B920891"/>
    <w:rsid w:val="4B9C680D"/>
    <w:rsid w:val="4BB221B4"/>
    <w:rsid w:val="4BED7351"/>
    <w:rsid w:val="4BF0660D"/>
    <w:rsid w:val="4C1048EF"/>
    <w:rsid w:val="4C1B6FEB"/>
    <w:rsid w:val="4C353BC7"/>
    <w:rsid w:val="4C3B1D32"/>
    <w:rsid w:val="4C513C42"/>
    <w:rsid w:val="4C5D54D6"/>
    <w:rsid w:val="4C7E17F0"/>
    <w:rsid w:val="4C814518"/>
    <w:rsid w:val="4C91315E"/>
    <w:rsid w:val="4CAD0872"/>
    <w:rsid w:val="4CCE50CA"/>
    <w:rsid w:val="4D3A24A4"/>
    <w:rsid w:val="4D3E5E49"/>
    <w:rsid w:val="4D4374BE"/>
    <w:rsid w:val="4D5613EC"/>
    <w:rsid w:val="4D594475"/>
    <w:rsid w:val="4D762F64"/>
    <w:rsid w:val="4DA76772"/>
    <w:rsid w:val="4DB06342"/>
    <w:rsid w:val="4DCA372B"/>
    <w:rsid w:val="4DEC01C6"/>
    <w:rsid w:val="4DF158ED"/>
    <w:rsid w:val="4E0C3478"/>
    <w:rsid w:val="4E207448"/>
    <w:rsid w:val="4E49074A"/>
    <w:rsid w:val="4E4D0205"/>
    <w:rsid w:val="4E6B2029"/>
    <w:rsid w:val="4E8436BC"/>
    <w:rsid w:val="4EC83A06"/>
    <w:rsid w:val="4ED14454"/>
    <w:rsid w:val="4ED314E6"/>
    <w:rsid w:val="4F1C0A54"/>
    <w:rsid w:val="4F235FC8"/>
    <w:rsid w:val="4F2C3853"/>
    <w:rsid w:val="4F7F20AA"/>
    <w:rsid w:val="4F873909"/>
    <w:rsid w:val="4F9510BA"/>
    <w:rsid w:val="4F9E3A2D"/>
    <w:rsid w:val="4FA843B3"/>
    <w:rsid w:val="4FF617D6"/>
    <w:rsid w:val="50234908"/>
    <w:rsid w:val="50507ECA"/>
    <w:rsid w:val="505E1269"/>
    <w:rsid w:val="506B2DFC"/>
    <w:rsid w:val="508F3931"/>
    <w:rsid w:val="50A06038"/>
    <w:rsid w:val="50DF2F2B"/>
    <w:rsid w:val="50E64646"/>
    <w:rsid w:val="50EA689B"/>
    <w:rsid w:val="50FC2CFB"/>
    <w:rsid w:val="5124157A"/>
    <w:rsid w:val="513A3326"/>
    <w:rsid w:val="513B4B9D"/>
    <w:rsid w:val="515514FF"/>
    <w:rsid w:val="515C13CF"/>
    <w:rsid w:val="516A6684"/>
    <w:rsid w:val="518C6DB2"/>
    <w:rsid w:val="51A74466"/>
    <w:rsid w:val="51AF5989"/>
    <w:rsid w:val="51C51671"/>
    <w:rsid w:val="51E25CE3"/>
    <w:rsid w:val="51E261D3"/>
    <w:rsid w:val="51EA16FB"/>
    <w:rsid w:val="52061555"/>
    <w:rsid w:val="5223684A"/>
    <w:rsid w:val="52253098"/>
    <w:rsid w:val="52840BEF"/>
    <w:rsid w:val="52A32CE7"/>
    <w:rsid w:val="52A955AB"/>
    <w:rsid w:val="52FD227F"/>
    <w:rsid w:val="530437D0"/>
    <w:rsid w:val="532C26FC"/>
    <w:rsid w:val="53322A76"/>
    <w:rsid w:val="533E2F5E"/>
    <w:rsid w:val="53A7747B"/>
    <w:rsid w:val="53C54AA3"/>
    <w:rsid w:val="53C62500"/>
    <w:rsid w:val="544C3D0B"/>
    <w:rsid w:val="547F5841"/>
    <w:rsid w:val="548117E3"/>
    <w:rsid w:val="548F0320"/>
    <w:rsid w:val="54A648D1"/>
    <w:rsid w:val="54D81A93"/>
    <w:rsid w:val="54DB29BD"/>
    <w:rsid w:val="54E44ED6"/>
    <w:rsid w:val="54F14C14"/>
    <w:rsid w:val="5529069B"/>
    <w:rsid w:val="55571991"/>
    <w:rsid w:val="558209AD"/>
    <w:rsid w:val="56612A75"/>
    <w:rsid w:val="566931AC"/>
    <w:rsid w:val="56854B68"/>
    <w:rsid w:val="56961C81"/>
    <w:rsid w:val="56B17CE2"/>
    <w:rsid w:val="56E05BFD"/>
    <w:rsid w:val="56F374FB"/>
    <w:rsid w:val="571C1A53"/>
    <w:rsid w:val="5738401A"/>
    <w:rsid w:val="57613A81"/>
    <w:rsid w:val="577E4EC0"/>
    <w:rsid w:val="57B21D48"/>
    <w:rsid w:val="57B57C15"/>
    <w:rsid w:val="57D83FAF"/>
    <w:rsid w:val="581141BB"/>
    <w:rsid w:val="58450E51"/>
    <w:rsid w:val="58532B7C"/>
    <w:rsid w:val="58C40B40"/>
    <w:rsid w:val="58C93537"/>
    <w:rsid w:val="58D81F5B"/>
    <w:rsid w:val="592D06A1"/>
    <w:rsid w:val="59377DE6"/>
    <w:rsid w:val="59620232"/>
    <w:rsid w:val="59A00F56"/>
    <w:rsid w:val="59B24039"/>
    <w:rsid w:val="59DA5A4F"/>
    <w:rsid w:val="5A08392B"/>
    <w:rsid w:val="5A181496"/>
    <w:rsid w:val="5A31005C"/>
    <w:rsid w:val="5A3D3D8A"/>
    <w:rsid w:val="5A637CC1"/>
    <w:rsid w:val="5AC82D78"/>
    <w:rsid w:val="5AE55CE6"/>
    <w:rsid w:val="5AED713C"/>
    <w:rsid w:val="5B0260D0"/>
    <w:rsid w:val="5B1B09BE"/>
    <w:rsid w:val="5B3D7266"/>
    <w:rsid w:val="5B723495"/>
    <w:rsid w:val="5B8D1AC1"/>
    <w:rsid w:val="5BA3592C"/>
    <w:rsid w:val="5BAB7539"/>
    <w:rsid w:val="5BCE0DEA"/>
    <w:rsid w:val="5BD42235"/>
    <w:rsid w:val="5C052306"/>
    <w:rsid w:val="5C0C620E"/>
    <w:rsid w:val="5C1163AD"/>
    <w:rsid w:val="5C2839CC"/>
    <w:rsid w:val="5C610721"/>
    <w:rsid w:val="5C8A1CBA"/>
    <w:rsid w:val="5C8B6FF1"/>
    <w:rsid w:val="5CAD1F11"/>
    <w:rsid w:val="5CAF53B5"/>
    <w:rsid w:val="5CFE4143"/>
    <w:rsid w:val="5D13255A"/>
    <w:rsid w:val="5D2406CC"/>
    <w:rsid w:val="5D331782"/>
    <w:rsid w:val="5D4B44B2"/>
    <w:rsid w:val="5D502A92"/>
    <w:rsid w:val="5D5C65FC"/>
    <w:rsid w:val="5DAA6DD9"/>
    <w:rsid w:val="5DC93914"/>
    <w:rsid w:val="5DEC0CDE"/>
    <w:rsid w:val="5E1B00BB"/>
    <w:rsid w:val="5E204AD7"/>
    <w:rsid w:val="5E2219E6"/>
    <w:rsid w:val="5E2735E1"/>
    <w:rsid w:val="5E3D0B3C"/>
    <w:rsid w:val="5E4C6102"/>
    <w:rsid w:val="5E6D4BC0"/>
    <w:rsid w:val="5ED13E1C"/>
    <w:rsid w:val="5ED308EE"/>
    <w:rsid w:val="5ED707C1"/>
    <w:rsid w:val="5EE81CA5"/>
    <w:rsid w:val="5EEA5BA3"/>
    <w:rsid w:val="5F3E69CE"/>
    <w:rsid w:val="5F436E62"/>
    <w:rsid w:val="5F653A0A"/>
    <w:rsid w:val="5F687EFD"/>
    <w:rsid w:val="5F902A86"/>
    <w:rsid w:val="5FE11ED3"/>
    <w:rsid w:val="5FF127BD"/>
    <w:rsid w:val="6009519E"/>
    <w:rsid w:val="6025343B"/>
    <w:rsid w:val="603D2CDD"/>
    <w:rsid w:val="606D6DE0"/>
    <w:rsid w:val="60AD5F5F"/>
    <w:rsid w:val="60D525F3"/>
    <w:rsid w:val="60DB6927"/>
    <w:rsid w:val="60E30438"/>
    <w:rsid w:val="61127BCE"/>
    <w:rsid w:val="61187A4A"/>
    <w:rsid w:val="611E5441"/>
    <w:rsid w:val="612D3C7B"/>
    <w:rsid w:val="613600F8"/>
    <w:rsid w:val="617C2D8F"/>
    <w:rsid w:val="61826F89"/>
    <w:rsid w:val="62124EC9"/>
    <w:rsid w:val="62180407"/>
    <w:rsid w:val="62207064"/>
    <w:rsid w:val="622766B9"/>
    <w:rsid w:val="623E2101"/>
    <w:rsid w:val="62540353"/>
    <w:rsid w:val="62757735"/>
    <w:rsid w:val="627D4BA5"/>
    <w:rsid w:val="62947A1C"/>
    <w:rsid w:val="62A109BE"/>
    <w:rsid w:val="62CD6DE1"/>
    <w:rsid w:val="62E70A4E"/>
    <w:rsid w:val="62FD4A9D"/>
    <w:rsid w:val="63256184"/>
    <w:rsid w:val="632905BE"/>
    <w:rsid w:val="632C6FC4"/>
    <w:rsid w:val="634A6574"/>
    <w:rsid w:val="634B3FF6"/>
    <w:rsid w:val="63B27919"/>
    <w:rsid w:val="63DA517F"/>
    <w:rsid w:val="64460ECC"/>
    <w:rsid w:val="64475ABF"/>
    <w:rsid w:val="644F5E22"/>
    <w:rsid w:val="64681DB1"/>
    <w:rsid w:val="64902A98"/>
    <w:rsid w:val="64960795"/>
    <w:rsid w:val="64961979"/>
    <w:rsid w:val="64D843A5"/>
    <w:rsid w:val="64E46FA4"/>
    <w:rsid w:val="64FB6FD5"/>
    <w:rsid w:val="6512731D"/>
    <w:rsid w:val="652B7ADD"/>
    <w:rsid w:val="653E277C"/>
    <w:rsid w:val="657E520F"/>
    <w:rsid w:val="66053294"/>
    <w:rsid w:val="661F24A6"/>
    <w:rsid w:val="663B46C9"/>
    <w:rsid w:val="663F30CF"/>
    <w:rsid w:val="668B2BC4"/>
    <w:rsid w:val="66F93E1B"/>
    <w:rsid w:val="66FC4F21"/>
    <w:rsid w:val="672214E7"/>
    <w:rsid w:val="6728083A"/>
    <w:rsid w:val="674004DB"/>
    <w:rsid w:val="67413BF6"/>
    <w:rsid w:val="6755359A"/>
    <w:rsid w:val="67A7418D"/>
    <w:rsid w:val="67AF2BE7"/>
    <w:rsid w:val="67D27C62"/>
    <w:rsid w:val="67D67A95"/>
    <w:rsid w:val="67DF6978"/>
    <w:rsid w:val="688B44B8"/>
    <w:rsid w:val="68990128"/>
    <w:rsid w:val="68CC107E"/>
    <w:rsid w:val="68D102AF"/>
    <w:rsid w:val="694E04D2"/>
    <w:rsid w:val="695664EF"/>
    <w:rsid w:val="69653491"/>
    <w:rsid w:val="698044A5"/>
    <w:rsid w:val="69AF33F2"/>
    <w:rsid w:val="69E66B78"/>
    <w:rsid w:val="6A510F7A"/>
    <w:rsid w:val="6A7259EE"/>
    <w:rsid w:val="6AA604D9"/>
    <w:rsid w:val="6AA67E64"/>
    <w:rsid w:val="6AEB6209"/>
    <w:rsid w:val="6AF21A55"/>
    <w:rsid w:val="6B0D712F"/>
    <w:rsid w:val="6B180D44"/>
    <w:rsid w:val="6B28575B"/>
    <w:rsid w:val="6B472B04"/>
    <w:rsid w:val="6B827ED3"/>
    <w:rsid w:val="6BA5241E"/>
    <w:rsid w:val="6BD66216"/>
    <w:rsid w:val="6BDC479A"/>
    <w:rsid w:val="6BE4485D"/>
    <w:rsid w:val="6BFE3795"/>
    <w:rsid w:val="6C1E113E"/>
    <w:rsid w:val="6C2E7C06"/>
    <w:rsid w:val="6C3346CE"/>
    <w:rsid w:val="6C3A1127"/>
    <w:rsid w:val="6C3B11AE"/>
    <w:rsid w:val="6C3B431E"/>
    <w:rsid w:val="6C4A4ABA"/>
    <w:rsid w:val="6C523B19"/>
    <w:rsid w:val="6C593462"/>
    <w:rsid w:val="6C857DA8"/>
    <w:rsid w:val="6CC1587C"/>
    <w:rsid w:val="6CFE0842"/>
    <w:rsid w:val="6D1A3941"/>
    <w:rsid w:val="6D266267"/>
    <w:rsid w:val="6D2B74AA"/>
    <w:rsid w:val="6D697BC3"/>
    <w:rsid w:val="6D7111BC"/>
    <w:rsid w:val="6DBF311C"/>
    <w:rsid w:val="6DCA5CB9"/>
    <w:rsid w:val="6DFB10AF"/>
    <w:rsid w:val="6E08583A"/>
    <w:rsid w:val="6E1B1620"/>
    <w:rsid w:val="6E280F38"/>
    <w:rsid w:val="6E5408E4"/>
    <w:rsid w:val="6E5C28C7"/>
    <w:rsid w:val="6E872AE9"/>
    <w:rsid w:val="6E8A21F7"/>
    <w:rsid w:val="6EA53B42"/>
    <w:rsid w:val="6ECB7942"/>
    <w:rsid w:val="6EE808EB"/>
    <w:rsid w:val="6EFC69C0"/>
    <w:rsid w:val="6F000F0B"/>
    <w:rsid w:val="6F024B82"/>
    <w:rsid w:val="6F197436"/>
    <w:rsid w:val="6F2867BD"/>
    <w:rsid w:val="6F44559B"/>
    <w:rsid w:val="6F667C11"/>
    <w:rsid w:val="6FC00FFA"/>
    <w:rsid w:val="70115BE8"/>
    <w:rsid w:val="703A2630"/>
    <w:rsid w:val="70561E49"/>
    <w:rsid w:val="7069200A"/>
    <w:rsid w:val="709C594C"/>
    <w:rsid w:val="70C723A5"/>
    <w:rsid w:val="71047CD7"/>
    <w:rsid w:val="71D0045B"/>
    <w:rsid w:val="71D05F49"/>
    <w:rsid w:val="71F773F9"/>
    <w:rsid w:val="720F4381"/>
    <w:rsid w:val="72110CF5"/>
    <w:rsid w:val="725E4C39"/>
    <w:rsid w:val="72800D34"/>
    <w:rsid w:val="72C37927"/>
    <w:rsid w:val="72D92B77"/>
    <w:rsid w:val="72FC0FE5"/>
    <w:rsid w:val="73090FE2"/>
    <w:rsid w:val="73265607"/>
    <w:rsid w:val="733211BD"/>
    <w:rsid w:val="733512A4"/>
    <w:rsid w:val="73522B35"/>
    <w:rsid w:val="73714E70"/>
    <w:rsid w:val="737D35DF"/>
    <w:rsid w:val="7399271A"/>
    <w:rsid w:val="73CA76A4"/>
    <w:rsid w:val="73EA0454"/>
    <w:rsid w:val="73EC173C"/>
    <w:rsid w:val="73F82EA2"/>
    <w:rsid w:val="7435596C"/>
    <w:rsid w:val="74412603"/>
    <w:rsid w:val="7454328B"/>
    <w:rsid w:val="74722C9A"/>
    <w:rsid w:val="747E452E"/>
    <w:rsid w:val="74880357"/>
    <w:rsid w:val="74A647DF"/>
    <w:rsid w:val="74C0187C"/>
    <w:rsid w:val="74FA5A4A"/>
    <w:rsid w:val="751A36A3"/>
    <w:rsid w:val="754B57C9"/>
    <w:rsid w:val="755F161D"/>
    <w:rsid w:val="75884210"/>
    <w:rsid w:val="75944E94"/>
    <w:rsid w:val="75A85FF2"/>
    <w:rsid w:val="75BD4A84"/>
    <w:rsid w:val="75EA7003"/>
    <w:rsid w:val="75F038B8"/>
    <w:rsid w:val="760D56E2"/>
    <w:rsid w:val="76A740B5"/>
    <w:rsid w:val="76EE218C"/>
    <w:rsid w:val="771D0044"/>
    <w:rsid w:val="772E0B03"/>
    <w:rsid w:val="77397F47"/>
    <w:rsid w:val="773C532B"/>
    <w:rsid w:val="77552F6F"/>
    <w:rsid w:val="775976FD"/>
    <w:rsid w:val="77642276"/>
    <w:rsid w:val="778A542A"/>
    <w:rsid w:val="77BE43F7"/>
    <w:rsid w:val="77C177F8"/>
    <w:rsid w:val="77DB3F30"/>
    <w:rsid w:val="77EF5E51"/>
    <w:rsid w:val="78685093"/>
    <w:rsid w:val="789A3CEC"/>
    <w:rsid w:val="78C2063C"/>
    <w:rsid w:val="78E87E56"/>
    <w:rsid w:val="791D1679"/>
    <w:rsid w:val="79315D64"/>
    <w:rsid w:val="79332F0B"/>
    <w:rsid w:val="796923D7"/>
    <w:rsid w:val="79C11BD2"/>
    <w:rsid w:val="79E8078D"/>
    <w:rsid w:val="79FD7CEF"/>
    <w:rsid w:val="7A104F55"/>
    <w:rsid w:val="7A3422EE"/>
    <w:rsid w:val="7A4774F3"/>
    <w:rsid w:val="7A5B32BE"/>
    <w:rsid w:val="7AA33336"/>
    <w:rsid w:val="7AA521F0"/>
    <w:rsid w:val="7AA678C6"/>
    <w:rsid w:val="7AB92338"/>
    <w:rsid w:val="7B016CDB"/>
    <w:rsid w:val="7B036915"/>
    <w:rsid w:val="7B113087"/>
    <w:rsid w:val="7B230F9F"/>
    <w:rsid w:val="7B4925CA"/>
    <w:rsid w:val="7B5441DD"/>
    <w:rsid w:val="7B82355E"/>
    <w:rsid w:val="7B86249B"/>
    <w:rsid w:val="7B9D3F28"/>
    <w:rsid w:val="7B9E2E7D"/>
    <w:rsid w:val="7BA5186C"/>
    <w:rsid w:val="7BB92BA6"/>
    <w:rsid w:val="7BBC519D"/>
    <w:rsid w:val="7BD13460"/>
    <w:rsid w:val="7BDA2FE2"/>
    <w:rsid w:val="7BDE2E46"/>
    <w:rsid w:val="7BEA35A6"/>
    <w:rsid w:val="7BEB3AA1"/>
    <w:rsid w:val="7C050B07"/>
    <w:rsid w:val="7C33238E"/>
    <w:rsid w:val="7C580C52"/>
    <w:rsid w:val="7C9E7A01"/>
    <w:rsid w:val="7CE426F4"/>
    <w:rsid w:val="7D0A644C"/>
    <w:rsid w:val="7D2E186E"/>
    <w:rsid w:val="7D505FEA"/>
    <w:rsid w:val="7D7D6280"/>
    <w:rsid w:val="7D897469"/>
    <w:rsid w:val="7D8F4D8B"/>
    <w:rsid w:val="7D9B444B"/>
    <w:rsid w:val="7DBA4407"/>
    <w:rsid w:val="7DC977E9"/>
    <w:rsid w:val="7DD14D63"/>
    <w:rsid w:val="7DE2201F"/>
    <w:rsid w:val="7E04089A"/>
    <w:rsid w:val="7E0773D0"/>
    <w:rsid w:val="7E256583"/>
    <w:rsid w:val="7E4577B8"/>
    <w:rsid w:val="7E5B40FE"/>
    <w:rsid w:val="7E5D66DD"/>
    <w:rsid w:val="7E734104"/>
    <w:rsid w:val="7E7C3173"/>
    <w:rsid w:val="7EBC71A1"/>
    <w:rsid w:val="7EEE5FCC"/>
    <w:rsid w:val="7EEE71B8"/>
    <w:rsid w:val="7EFB4946"/>
    <w:rsid w:val="7F2870AA"/>
    <w:rsid w:val="7F2E279D"/>
    <w:rsid w:val="7F46457A"/>
    <w:rsid w:val="7F5F09C9"/>
    <w:rsid w:val="7F5F5BF2"/>
    <w:rsid w:val="7F60044C"/>
    <w:rsid w:val="7F693964"/>
    <w:rsid w:val="7F6A3397"/>
    <w:rsid w:val="7F7054DF"/>
    <w:rsid w:val="7F724CCB"/>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2.bin"/><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9</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2025-05-09T03:02:13Z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FA364421FFA54897A399F123E1549DF1</vt:lpwstr>
  </property>
</Properties>
</file>